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A7F" w:rsidRPr="00303174" w:rsidRDefault="008B2A7F" w:rsidP="008B2A7F">
      <w:pPr>
        <w:pStyle w:val="Nonformat"/>
        <w:jc w:val="center"/>
        <w:rPr>
          <w:rFonts w:ascii="Times New Roman" w:hAnsi="Times New Roman"/>
          <w:b/>
        </w:rPr>
      </w:pPr>
      <w:r w:rsidRPr="00303174">
        <w:rPr>
          <w:rFonts w:ascii="Times New Roman" w:hAnsi="Times New Roman"/>
          <w:b/>
        </w:rPr>
        <w:t>ДОГОВОР № _____</w:t>
      </w:r>
    </w:p>
    <w:p w:rsidR="008B2A7F" w:rsidRPr="00303174" w:rsidRDefault="008B2A7F" w:rsidP="008B2A7F">
      <w:pPr>
        <w:pStyle w:val="Nonformat"/>
        <w:jc w:val="center"/>
        <w:rPr>
          <w:rFonts w:ascii="Times New Roman" w:hAnsi="Times New Roman"/>
          <w:b/>
        </w:rPr>
      </w:pPr>
      <w:r w:rsidRPr="00303174">
        <w:rPr>
          <w:rFonts w:ascii="Times New Roman" w:hAnsi="Times New Roman"/>
          <w:b/>
        </w:rPr>
        <w:t xml:space="preserve">уступки права требования (цессии) </w:t>
      </w:r>
    </w:p>
    <w:p w:rsidR="008B2A7F" w:rsidRPr="00303174" w:rsidRDefault="00712757" w:rsidP="008B2A7F">
      <w:pPr>
        <w:pStyle w:val="Nonformat"/>
        <w:jc w:val="center"/>
        <w:rPr>
          <w:rFonts w:ascii="Times New Roman" w:hAnsi="Times New Roman"/>
          <w:b/>
        </w:rPr>
      </w:pPr>
      <w:r w:rsidRPr="00620930">
        <w:rPr>
          <w:rFonts w:ascii="Times New Roman" w:hAnsi="Times New Roman"/>
          <w:b/>
          <w:sz w:val="22"/>
          <w:szCs w:val="22"/>
        </w:rPr>
        <w:t>АО «</w:t>
      </w:r>
      <w:proofErr w:type="spellStart"/>
      <w:r w:rsidRPr="00620930">
        <w:rPr>
          <w:rFonts w:ascii="Times New Roman" w:hAnsi="Times New Roman"/>
          <w:b/>
          <w:sz w:val="22"/>
          <w:szCs w:val="22"/>
        </w:rPr>
        <w:t>Центромашпроект</w:t>
      </w:r>
      <w:proofErr w:type="spellEnd"/>
      <w:r w:rsidRPr="00620930">
        <w:rPr>
          <w:rFonts w:ascii="Times New Roman" w:hAnsi="Times New Roman"/>
          <w:b/>
          <w:sz w:val="22"/>
          <w:szCs w:val="22"/>
        </w:rPr>
        <w:t>»</w:t>
      </w:r>
    </w:p>
    <w:p w:rsidR="008B2A7F" w:rsidRPr="00303174" w:rsidRDefault="008B2A7F" w:rsidP="008B2A7F">
      <w:pPr>
        <w:pStyle w:val="Nonformat"/>
        <w:jc w:val="center"/>
        <w:rPr>
          <w:rFonts w:ascii="Bookman Old Style" w:hAnsi="Bookman Old Style"/>
          <w:b/>
        </w:rPr>
      </w:pPr>
    </w:p>
    <w:p w:rsidR="008B2A7F" w:rsidRPr="00303174" w:rsidRDefault="008B2A7F" w:rsidP="008B2A7F">
      <w:pPr>
        <w:pStyle w:val="Nonformat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ab/>
        <w:t>г. __________</w:t>
      </w:r>
      <w:r w:rsidRPr="00303174">
        <w:rPr>
          <w:rFonts w:ascii="Times New Roman" w:hAnsi="Times New Roman"/>
        </w:rPr>
        <w:tab/>
      </w:r>
      <w:r w:rsidRPr="00303174">
        <w:rPr>
          <w:rFonts w:ascii="Times New Roman" w:hAnsi="Times New Roman"/>
        </w:rPr>
        <w:tab/>
      </w:r>
      <w:r w:rsidRPr="00303174">
        <w:rPr>
          <w:rFonts w:ascii="Times New Roman" w:hAnsi="Times New Roman"/>
        </w:rPr>
        <w:tab/>
      </w:r>
      <w:r w:rsidRPr="00303174">
        <w:rPr>
          <w:rFonts w:ascii="Times New Roman" w:hAnsi="Times New Roman"/>
        </w:rPr>
        <w:tab/>
      </w:r>
      <w:r w:rsidRPr="00303174">
        <w:rPr>
          <w:rFonts w:ascii="Times New Roman" w:hAnsi="Times New Roman"/>
        </w:rPr>
        <w:tab/>
      </w:r>
      <w:r w:rsidRPr="00303174">
        <w:rPr>
          <w:rFonts w:ascii="Times New Roman" w:hAnsi="Times New Roman"/>
        </w:rPr>
        <w:tab/>
      </w:r>
      <w:r w:rsidRPr="00303174">
        <w:rPr>
          <w:rFonts w:ascii="Times New Roman" w:hAnsi="Times New Roman"/>
        </w:rPr>
        <w:tab/>
        <w:t xml:space="preserve">           </w:t>
      </w:r>
      <w:r w:rsidRPr="00303174">
        <w:rPr>
          <w:rFonts w:ascii="Times New Roman" w:hAnsi="Times New Roman"/>
        </w:rPr>
        <w:tab/>
        <w:t>«___» _________ 201</w:t>
      </w:r>
      <w:r w:rsidR="001C6DBC">
        <w:rPr>
          <w:rFonts w:ascii="Times New Roman" w:hAnsi="Times New Roman"/>
        </w:rPr>
        <w:t>9</w:t>
      </w:r>
      <w:r w:rsidRPr="00303174">
        <w:rPr>
          <w:rFonts w:ascii="Times New Roman" w:hAnsi="Times New Roman"/>
        </w:rPr>
        <w:t xml:space="preserve"> г.</w:t>
      </w:r>
    </w:p>
    <w:p w:rsidR="008B2A7F" w:rsidRPr="00303174" w:rsidRDefault="008B2A7F" w:rsidP="008B2A7F">
      <w:pPr>
        <w:pStyle w:val="Nonformat"/>
        <w:jc w:val="center"/>
        <w:rPr>
          <w:rFonts w:ascii="Bookman Old Style" w:hAnsi="Bookman Old Style"/>
          <w:b/>
        </w:rPr>
      </w:pPr>
    </w:p>
    <w:p w:rsidR="008B2A7F" w:rsidRPr="00303174" w:rsidRDefault="00712757" w:rsidP="008B2A7F">
      <w:pPr>
        <w:pStyle w:val="a4"/>
        <w:ind w:firstLine="561"/>
        <w:rPr>
          <w:sz w:val="20"/>
        </w:rPr>
      </w:pPr>
      <w:r w:rsidRPr="00712757">
        <w:rPr>
          <w:b/>
          <w:sz w:val="20"/>
        </w:rPr>
        <w:t>Акционерное общество «Центральный институт по проектированию машиностроительных предприятий» (АО «</w:t>
      </w:r>
      <w:proofErr w:type="spellStart"/>
      <w:r w:rsidRPr="00712757">
        <w:rPr>
          <w:b/>
          <w:sz w:val="20"/>
        </w:rPr>
        <w:t>Центромашпроект</w:t>
      </w:r>
      <w:proofErr w:type="spellEnd"/>
      <w:r w:rsidRPr="00712757">
        <w:rPr>
          <w:b/>
          <w:sz w:val="20"/>
        </w:rPr>
        <w:t xml:space="preserve">») </w:t>
      </w:r>
      <w:r w:rsidRPr="00712757">
        <w:rPr>
          <w:sz w:val="20"/>
        </w:rPr>
        <w:t xml:space="preserve">(ИНН 7717709121; КПП 771701001; ОГРН 1117746781140; ОКПО 11494896; юридический адрес: 129626, г. Москва, проспект Мира, дом 102, корп. Б.), именуемое в дальнейшем «Продавец», </w:t>
      </w:r>
      <w:r w:rsidRPr="00712757">
        <w:rPr>
          <w:b/>
          <w:sz w:val="20"/>
        </w:rPr>
        <w:t>в лице конкурсного управляющего Чащина Сергея Михайловича</w:t>
      </w:r>
      <w:r w:rsidRPr="00712757">
        <w:rPr>
          <w:sz w:val="20"/>
        </w:rPr>
        <w:t xml:space="preserve"> (почтовый адрес: 191024, г. Санкт- Петербург, а/я 15), действующего на основании Решения Арбитражного суда города Москвы от 07 февраля 2019 г. по делу №А40-151450/18-185-205 «Б»</w:t>
      </w:r>
      <w:r w:rsidR="008B2A7F" w:rsidRPr="00712757">
        <w:rPr>
          <w:sz w:val="20"/>
        </w:rPr>
        <w:t>,</w:t>
      </w:r>
      <w:r w:rsidR="008B2A7F" w:rsidRPr="00303174">
        <w:rPr>
          <w:b/>
          <w:sz w:val="20"/>
        </w:rPr>
        <w:t xml:space="preserve"> </w:t>
      </w:r>
      <w:r w:rsidR="008B2A7F" w:rsidRPr="00303174">
        <w:rPr>
          <w:sz w:val="20"/>
        </w:rPr>
        <w:t xml:space="preserve">именуемое в дальнейшем </w:t>
      </w:r>
      <w:r w:rsidR="008B2A7F" w:rsidRPr="00303174">
        <w:rPr>
          <w:b/>
          <w:sz w:val="20"/>
        </w:rPr>
        <w:t>«</w:t>
      </w:r>
      <w:r w:rsidR="00F853A0">
        <w:rPr>
          <w:b/>
          <w:sz w:val="20"/>
        </w:rPr>
        <w:t>Цедент</w:t>
      </w:r>
      <w:r>
        <w:rPr>
          <w:b/>
          <w:sz w:val="20"/>
        </w:rPr>
        <w:t>»</w:t>
      </w:r>
      <w:r w:rsidR="008B2A7F" w:rsidRPr="00303174">
        <w:rPr>
          <w:sz w:val="20"/>
        </w:rPr>
        <w:t>, с</w:t>
      </w:r>
      <w:r w:rsidR="008B2A7F" w:rsidRPr="00303174">
        <w:rPr>
          <w:bCs/>
          <w:sz w:val="20"/>
        </w:rPr>
        <w:t xml:space="preserve"> </w:t>
      </w:r>
      <w:r w:rsidR="008B2A7F" w:rsidRPr="00303174">
        <w:rPr>
          <w:sz w:val="20"/>
        </w:rPr>
        <w:t>одной стороны,</w:t>
      </w:r>
      <w:r>
        <w:rPr>
          <w:sz w:val="20"/>
        </w:rPr>
        <w:t xml:space="preserve"> и</w:t>
      </w:r>
    </w:p>
    <w:p w:rsidR="00E3016F" w:rsidRPr="00303174" w:rsidRDefault="008B2A7F" w:rsidP="008B2A7F">
      <w:pPr>
        <w:pStyle w:val="a4"/>
        <w:ind w:firstLine="561"/>
        <w:rPr>
          <w:sz w:val="20"/>
        </w:rPr>
      </w:pPr>
      <w:r w:rsidRPr="00303174">
        <w:rPr>
          <w:sz w:val="20"/>
        </w:rPr>
        <w:t>____________________________________________________________________________</w:t>
      </w:r>
      <w:r w:rsidR="00712757">
        <w:rPr>
          <w:sz w:val="20"/>
        </w:rPr>
        <w:t>_________</w:t>
      </w:r>
      <w:r w:rsidRPr="00303174">
        <w:rPr>
          <w:sz w:val="20"/>
        </w:rPr>
        <w:t>________</w:t>
      </w:r>
      <w:r w:rsidRPr="00303174">
        <w:rPr>
          <w:bCs/>
          <w:sz w:val="20"/>
        </w:rPr>
        <w:t xml:space="preserve">, именуемый в дальнейшем </w:t>
      </w:r>
      <w:r w:rsidRPr="00303174">
        <w:rPr>
          <w:b/>
          <w:bCs/>
          <w:sz w:val="20"/>
        </w:rPr>
        <w:t>«</w:t>
      </w:r>
      <w:r w:rsidR="00F853A0">
        <w:rPr>
          <w:b/>
          <w:bCs/>
          <w:sz w:val="20"/>
        </w:rPr>
        <w:t>Цессионарий</w:t>
      </w:r>
      <w:r w:rsidRPr="00303174">
        <w:rPr>
          <w:b/>
          <w:bCs/>
          <w:sz w:val="20"/>
        </w:rPr>
        <w:t>»</w:t>
      </w:r>
      <w:r w:rsidRPr="00303174">
        <w:rPr>
          <w:bCs/>
          <w:sz w:val="20"/>
        </w:rPr>
        <w:t>, действующий на основании _____________________</w:t>
      </w:r>
      <w:r w:rsidRPr="00303174">
        <w:rPr>
          <w:sz w:val="20"/>
        </w:rPr>
        <w:t xml:space="preserve"> с другой стороны, именуемые совместно «Стороны», </w:t>
      </w:r>
      <w:r w:rsidR="00E3016F" w:rsidRPr="00303174">
        <w:rPr>
          <w:sz w:val="20"/>
        </w:rPr>
        <w:t>заключили настоящий Договор о нижеследующем:</w:t>
      </w:r>
    </w:p>
    <w:p w:rsidR="00E3016F" w:rsidRPr="00303174" w:rsidRDefault="00E3016F" w:rsidP="00E3016F">
      <w:pPr>
        <w:pStyle w:val="Nonformat"/>
        <w:jc w:val="both"/>
        <w:rPr>
          <w:rFonts w:ascii="Times New Roman" w:hAnsi="Times New Roman"/>
        </w:rPr>
      </w:pPr>
    </w:p>
    <w:p w:rsidR="00E3016F" w:rsidRPr="00303174" w:rsidRDefault="00E3016F" w:rsidP="00E3016F">
      <w:pPr>
        <w:ind w:right="-58" w:firstLine="180"/>
        <w:jc w:val="center"/>
        <w:rPr>
          <w:b/>
        </w:rPr>
      </w:pPr>
      <w:r w:rsidRPr="00303174">
        <w:rPr>
          <w:b/>
        </w:rPr>
        <w:t>1. ПРЕДМЕТ ДОГОВОРА</w:t>
      </w:r>
    </w:p>
    <w:p w:rsidR="00E3016F" w:rsidRPr="00303174" w:rsidRDefault="00E3016F" w:rsidP="00E3016F">
      <w:pPr>
        <w:pStyle w:val="ab"/>
        <w:numPr>
          <w:ilvl w:val="1"/>
          <w:numId w:val="13"/>
        </w:numPr>
        <w:tabs>
          <w:tab w:val="left" w:pos="720"/>
          <w:tab w:val="left" w:pos="1276"/>
        </w:tabs>
        <w:ind w:left="0" w:firstLine="709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 xml:space="preserve">Цедент передает, а Цессионарий принимает в полном объеме права требования, принадлежащие </w:t>
      </w:r>
      <w:r w:rsidR="00712757" w:rsidRPr="00712757">
        <w:rPr>
          <w:rFonts w:ascii="Times New Roman" w:hAnsi="Times New Roman"/>
          <w:sz w:val="22"/>
          <w:szCs w:val="22"/>
          <w:lang w:val="ru-RU"/>
        </w:rPr>
        <w:t>АО «</w:t>
      </w:r>
      <w:proofErr w:type="spellStart"/>
      <w:r w:rsidR="00712757" w:rsidRPr="00712757">
        <w:rPr>
          <w:rFonts w:ascii="Times New Roman" w:hAnsi="Times New Roman"/>
          <w:sz w:val="22"/>
          <w:szCs w:val="22"/>
          <w:lang w:val="ru-RU"/>
        </w:rPr>
        <w:t>Центромашпроект</w:t>
      </w:r>
      <w:proofErr w:type="spellEnd"/>
      <w:r w:rsidR="00712757" w:rsidRPr="00712757">
        <w:rPr>
          <w:rFonts w:ascii="Times New Roman" w:hAnsi="Times New Roman"/>
          <w:sz w:val="22"/>
          <w:szCs w:val="22"/>
          <w:lang w:val="ru-RU"/>
        </w:rPr>
        <w:t>»</w:t>
      </w:r>
      <w:r w:rsidR="00712757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303174">
        <w:rPr>
          <w:rFonts w:ascii="Times New Roman" w:hAnsi="Times New Roman"/>
        </w:rPr>
        <w:t xml:space="preserve">как кредитору по неисполненным денежным обязательствам к _______________________________ включенных в Лот № </w:t>
      </w:r>
      <w:r w:rsidR="00802149">
        <w:rPr>
          <w:rFonts w:ascii="Times New Roman" w:hAnsi="Times New Roman"/>
          <w:lang w:val="ru-RU"/>
        </w:rPr>
        <w:t>_____</w:t>
      </w:r>
      <w:r w:rsidR="005B2399" w:rsidRPr="00303174">
        <w:rPr>
          <w:rFonts w:ascii="Times New Roman" w:hAnsi="Times New Roman"/>
          <w:lang w:val="ru-RU"/>
        </w:rPr>
        <w:t>:</w:t>
      </w:r>
    </w:p>
    <w:p w:rsidR="002A4F7D" w:rsidRPr="002A4F7D" w:rsidRDefault="002A4F7D" w:rsidP="002A4F7D">
      <w:pPr>
        <w:pStyle w:val="ab"/>
        <w:tabs>
          <w:tab w:val="left" w:pos="720"/>
          <w:tab w:val="left" w:pos="1276"/>
        </w:tabs>
        <w:ind w:left="709"/>
        <w:jc w:val="both"/>
        <w:rPr>
          <w:rFonts w:ascii="Times New Roman" w:hAnsi="Times New Roman"/>
          <w:sz w:val="16"/>
          <w:szCs w:val="16"/>
        </w:rPr>
      </w:pPr>
    </w:p>
    <w:p w:rsidR="00E3016F" w:rsidRPr="00303174" w:rsidRDefault="00E3016F" w:rsidP="00E3016F">
      <w:pPr>
        <w:pStyle w:val="ab"/>
        <w:tabs>
          <w:tab w:val="left" w:pos="-2200"/>
        </w:tabs>
        <w:ind w:firstLine="700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 xml:space="preserve">Состав, характеристики передаваемых прав требования, основания возникновения прав требования, указаны в Приложении № </w:t>
      </w:r>
      <w:r w:rsidR="002A4F7D" w:rsidRPr="00303174">
        <w:rPr>
          <w:rFonts w:ascii="Times New Roman" w:hAnsi="Times New Roman"/>
          <w:lang w:val="ru-RU"/>
        </w:rPr>
        <w:t>_____</w:t>
      </w:r>
      <w:r w:rsidRPr="00303174">
        <w:rPr>
          <w:rFonts w:ascii="Times New Roman" w:hAnsi="Times New Roman"/>
        </w:rPr>
        <w:t xml:space="preserve"> к настоящему Договору, являющегося его неотъемлемой частью. </w:t>
      </w:r>
    </w:p>
    <w:p w:rsidR="00E3016F" w:rsidRPr="00303174" w:rsidRDefault="00E3016F" w:rsidP="00E3016F">
      <w:pPr>
        <w:pStyle w:val="ab"/>
        <w:numPr>
          <w:ilvl w:val="1"/>
          <w:numId w:val="13"/>
        </w:numPr>
        <w:tabs>
          <w:tab w:val="left" w:pos="700"/>
          <w:tab w:val="left" w:pos="1276"/>
        </w:tabs>
        <w:ind w:left="0" w:firstLine="720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>Цедент передает, а Цессионарий принимает также права, обеспечивающие исполнение указанных обязательств, а также другие связанные с требованиями права, в том числе право на неуплаченные проценты.</w:t>
      </w:r>
    </w:p>
    <w:p w:rsidR="00E3016F" w:rsidRPr="00303174" w:rsidRDefault="00E3016F" w:rsidP="00E3016F">
      <w:pPr>
        <w:pStyle w:val="ab"/>
        <w:numPr>
          <w:ilvl w:val="1"/>
          <w:numId w:val="13"/>
        </w:numPr>
        <w:tabs>
          <w:tab w:val="left" w:pos="720"/>
          <w:tab w:val="left" w:pos="1276"/>
        </w:tabs>
        <w:ind w:left="0" w:firstLine="720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 xml:space="preserve">Цессионарий приобрел права требования в ходе </w:t>
      </w:r>
      <w:r w:rsidR="00712757" w:rsidRPr="00C20847">
        <w:rPr>
          <w:rFonts w:ascii="Times New Roman" w:hAnsi="Times New Roman"/>
          <w:noProof/>
          <w:sz w:val="22"/>
          <w:szCs w:val="22"/>
          <w:lang w:val="ru-RU"/>
        </w:rPr>
        <w:t>открытых торгов</w:t>
      </w:r>
      <w:r w:rsidRPr="00303174">
        <w:rPr>
          <w:rFonts w:ascii="Times New Roman" w:hAnsi="Times New Roman"/>
        </w:rPr>
        <w:t xml:space="preserve"> (Протокол № ___ от _____._____._____ г. по подведению итогов торгов по продаже прав требования </w:t>
      </w:r>
      <w:r w:rsidR="00CD413E" w:rsidRPr="00712757">
        <w:rPr>
          <w:rFonts w:ascii="Times New Roman" w:hAnsi="Times New Roman"/>
          <w:sz w:val="22"/>
          <w:szCs w:val="22"/>
          <w:lang w:val="ru-RU"/>
        </w:rPr>
        <w:t>АО «</w:t>
      </w:r>
      <w:proofErr w:type="spellStart"/>
      <w:r w:rsidR="00CD413E" w:rsidRPr="00712757">
        <w:rPr>
          <w:rFonts w:ascii="Times New Roman" w:hAnsi="Times New Roman"/>
          <w:sz w:val="22"/>
          <w:szCs w:val="22"/>
          <w:lang w:val="ru-RU"/>
        </w:rPr>
        <w:t>Центромашпроект</w:t>
      </w:r>
      <w:proofErr w:type="spellEnd"/>
      <w:r w:rsidR="00CD413E" w:rsidRPr="00712757">
        <w:rPr>
          <w:rFonts w:ascii="Times New Roman" w:hAnsi="Times New Roman"/>
          <w:sz w:val="22"/>
          <w:szCs w:val="22"/>
          <w:lang w:val="ru-RU"/>
        </w:rPr>
        <w:t>»</w:t>
      </w:r>
      <w:r w:rsidRPr="00303174">
        <w:rPr>
          <w:rFonts w:ascii="Times New Roman" w:hAnsi="Times New Roman"/>
        </w:rPr>
        <w:t>).</w:t>
      </w:r>
    </w:p>
    <w:p w:rsidR="00E3016F" w:rsidRPr="00303174" w:rsidRDefault="00E3016F" w:rsidP="00E3016F">
      <w:pPr>
        <w:pStyle w:val="ab"/>
        <w:numPr>
          <w:ilvl w:val="1"/>
          <w:numId w:val="11"/>
        </w:numPr>
        <w:tabs>
          <w:tab w:val="left" w:pos="0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>За уступаемые права требования, указанные в п.1.1. настоящего Договора, Цессионарий выплачивает Цеденту денежные средства в размере _____________ рублей _____ копеек (НДС не облагается).</w:t>
      </w:r>
    </w:p>
    <w:p w:rsidR="00E3016F" w:rsidRPr="00303174" w:rsidRDefault="00E3016F" w:rsidP="00E3016F">
      <w:pPr>
        <w:pStyle w:val="ab"/>
        <w:numPr>
          <w:ilvl w:val="1"/>
          <w:numId w:val="11"/>
        </w:numPr>
        <w:tabs>
          <w:tab w:val="left" w:pos="0"/>
          <w:tab w:val="left" w:pos="1276"/>
          <w:tab w:val="left" w:pos="1560"/>
        </w:tabs>
        <w:ind w:left="0" w:firstLine="709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  <w:color w:val="000000"/>
        </w:rPr>
        <w:t>Цессионарий обязуется уплатить цену прав требования, указанную в п. 1.4. настоящего Договора, в следующем порядке:</w:t>
      </w:r>
    </w:p>
    <w:p w:rsidR="00E3016F" w:rsidRPr="00303174" w:rsidRDefault="00E3016F" w:rsidP="00E3016F">
      <w:pPr>
        <w:pStyle w:val="ab"/>
        <w:numPr>
          <w:ilvl w:val="2"/>
          <w:numId w:val="11"/>
        </w:numPr>
        <w:tabs>
          <w:tab w:val="left" w:pos="0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color w:val="000000"/>
        </w:rPr>
      </w:pPr>
      <w:r w:rsidRPr="00303174">
        <w:rPr>
          <w:rFonts w:ascii="Times New Roman" w:hAnsi="Times New Roman"/>
          <w:color w:val="000000"/>
        </w:rPr>
        <w:t>Денежные средства в размере __________ руб. _____ коп. должны быть перечислены на расчетный счет Цедента</w:t>
      </w:r>
      <w:r w:rsidR="0033618F">
        <w:rPr>
          <w:rFonts w:ascii="Times New Roman" w:hAnsi="Times New Roman"/>
          <w:color w:val="000000"/>
          <w:lang w:val="ru-RU"/>
        </w:rPr>
        <w:t>, указанный в Разделе 5 настоящего Договора,</w:t>
      </w:r>
      <w:r w:rsidRPr="00303174">
        <w:rPr>
          <w:rFonts w:ascii="Times New Roman" w:hAnsi="Times New Roman"/>
          <w:color w:val="000000"/>
        </w:rPr>
        <w:t xml:space="preserve"> не позднее 30 </w:t>
      </w:r>
      <w:r w:rsidR="008B2A7F" w:rsidRPr="00303174">
        <w:rPr>
          <w:rFonts w:ascii="Times New Roman" w:hAnsi="Times New Roman"/>
          <w:color w:val="000000"/>
          <w:lang w:val="ru-RU"/>
        </w:rPr>
        <w:t xml:space="preserve">рабочих </w:t>
      </w:r>
      <w:r w:rsidRPr="00303174">
        <w:rPr>
          <w:rFonts w:ascii="Times New Roman" w:hAnsi="Times New Roman"/>
          <w:color w:val="000000"/>
        </w:rPr>
        <w:t xml:space="preserve">дней со дня подписания настоящего Договора. </w:t>
      </w:r>
    </w:p>
    <w:p w:rsidR="00E3016F" w:rsidRPr="00303174" w:rsidRDefault="00E3016F" w:rsidP="00E3016F">
      <w:pPr>
        <w:pStyle w:val="ab"/>
        <w:numPr>
          <w:ilvl w:val="2"/>
          <w:numId w:val="11"/>
        </w:numPr>
        <w:tabs>
          <w:tab w:val="left" w:pos="0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 xml:space="preserve">Задаток в размере _________ руб. _____ коп., внесенный Цессионарием на </w:t>
      </w:r>
      <w:r w:rsidR="00CD413E">
        <w:rPr>
          <w:rFonts w:ascii="Times New Roman" w:hAnsi="Times New Roman"/>
          <w:lang w:val="ru-RU"/>
        </w:rPr>
        <w:t xml:space="preserve">банковский счет Организатора торгов </w:t>
      </w:r>
      <w:r w:rsidR="00CD413E" w:rsidRPr="009B4374">
        <w:rPr>
          <w:rFonts w:ascii="Times New Roman" w:hAnsi="Times New Roman"/>
          <w:noProof/>
          <w:sz w:val="22"/>
          <w:szCs w:val="22"/>
          <w:lang w:val="ru-RU"/>
        </w:rPr>
        <w:t>(Платежное поручение №_____ от ___________)</w:t>
      </w:r>
      <w:r w:rsidRPr="00303174">
        <w:rPr>
          <w:rFonts w:ascii="Times New Roman" w:hAnsi="Times New Roman"/>
        </w:rPr>
        <w:t>, засчитывается в счет оплаты приобретенных прав требования.</w:t>
      </w:r>
    </w:p>
    <w:p w:rsidR="00E3016F" w:rsidRPr="0056711B" w:rsidRDefault="00E3016F" w:rsidP="00E3016F">
      <w:pPr>
        <w:pStyle w:val="ab"/>
        <w:numPr>
          <w:ilvl w:val="1"/>
          <w:numId w:val="1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/>
        </w:rPr>
      </w:pPr>
      <w:r w:rsidRPr="00303174">
        <w:rPr>
          <w:rFonts w:ascii="Times New Roman" w:hAnsi="Times New Roman"/>
        </w:rPr>
        <w:t xml:space="preserve">Цедент гарантирует, что уступка прав требования по настоящему Договору не противоречит требованиям Федерального закона «О несостоятельности (банкротстве)» от 26.10.2002 № 127-ФЗ и условиям Положения о порядке, о сроках и об условиях продажи </w:t>
      </w:r>
      <w:r w:rsidR="00F87675" w:rsidRPr="0056711B">
        <w:rPr>
          <w:rFonts w:ascii="Times New Roman" w:hAnsi="Times New Roman"/>
          <w:lang w:val="ru-RU"/>
        </w:rPr>
        <w:t>имущества</w:t>
      </w:r>
      <w:r w:rsidRPr="0056711B">
        <w:rPr>
          <w:rFonts w:ascii="Times New Roman" w:hAnsi="Times New Roman"/>
        </w:rPr>
        <w:t xml:space="preserve"> </w:t>
      </w:r>
      <w:r w:rsidR="00CD413E" w:rsidRPr="0056711B">
        <w:rPr>
          <w:rFonts w:ascii="Times New Roman" w:hAnsi="Times New Roman"/>
          <w:sz w:val="22"/>
          <w:szCs w:val="22"/>
          <w:lang w:val="ru-RU"/>
        </w:rPr>
        <w:t>АО «</w:t>
      </w:r>
      <w:proofErr w:type="spellStart"/>
      <w:r w:rsidR="00CD413E" w:rsidRPr="0056711B">
        <w:rPr>
          <w:rFonts w:ascii="Times New Roman" w:hAnsi="Times New Roman"/>
          <w:sz w:val="22"/>
          <w:szCs w:val="22"/>
          <w:lang w:val="ru-RU"/>
        </w:rPr>
        <w:t>Центромашпроект</w:t>
      </w:r>
      <w:proofErr w:type="spellEnd"/>
      <w:r w:rsidR="00CD413E" w:rsidRPr="0056711B">
        <w:rPr>
          <w:rFonts w:ascii="Times New Roman" w:hAnsi="Times New Roman"/>
          <w:sz w:val="22"/>
          <w:szCs w:val="22"/>
          <w:lang w:val="ru-RU"/>
        </w:rPr>
        <w:t>»</w:t>
      </w:r>
      <w:r w:rsidR="0022783C" w:rsidRPr="0056711B">
        <w:rPr>
          <w:rFonts w:ascii="Times New Roman" w:hAnsi="Times New Roman"/>
          <w:lang w:val="ru-RU"/>
        </w:rPr>
        <w:t>,</w:t>
      </w:r>
      <w:r w:rsidR="00194A6C" w:rsidRPr="0056711B">
        <w:rPr>
          <w:rFonts w:ascii="Times New Roman" w:hAnsi="Times New Roman"/>
          <w:lang w:val="ru-RU"/>
        </w:rPr>
        <w:t xml:space="preserve"> </w:t>
      </w:r>
      <w:r w:rsidRPr="0056711B">
        <w:rPr>
          <w:rFonts w:ascii="Times New Roman" w:hAnsi="Times New Roman"/>
        </w:rPr>
        <w:t xml:space="preserve">утвержденным </w:t>
      </w:r>
      <w:r w:rsidR="008B2A7F" w:rsidRPr="0056711B">
        <w:rPr>
          <w:rFonts w:ascii="Times New Roman" w:hAnsi="Times New Roman"/>
          <w:lang w:val="ru-RU"/>
        </w:rPr>
        <w:t>собранием</w:t>
      </w:r>
      <w:r w:rsidRPr="0056711B">
        <w:rPr>
          <w:rFonts w:ascii="Times New Roman" w:hAnsi="Times New Roman"/>
        </w:rPr>
        <w:t xml:space="preserve"> кредиторов </w:t>
      </w:r>
      <w:r w:rsidR="00CD413E" w:rsidRPr="0056711B">
        <w:rPr>
          <w:rFonts w:ascii="Times New Roman" w:hAnsi="Times New Roman"/>
          <w:sz w:val="22"/>
          <w:szCs w:val="22"/>
          <w:lang w:val="ru-RU"/>
        </w:rPr>
        <w:t>АО «</w:t>
      </w:r>
      <w:proofErr w:type="spellStart"/>
      <w:r w:rsidR="00CD413E" w:rsidRPr="0056711B">
        <w:rPr>
          <w:rFonts w:ascii="Times New Roman" w:hAnsi="Times New Roman"/>
          <w:sz w:val="22"/>
          <w:szCs w:val="22"/>
          <w:lang w:val="ru-RU"/>
        </w:rPr>
        <w:t>Центромашпроект</w:t>
      </w:r>
      <w:proofErr w:type="spellEnd"/>
      <w:r w:rsidR="00CD413E" w:rsidRPr="0056711B">
        <w:rPr>
          <w:rFonts w:ascii="Times New Roman" w:hAnsi="Times New Roman"/>
          <w:sz w:val="22"/>
          <w:szCs w:val="22"/>
          <w:lang w:val="ru-RU"/>
        </w:rPr>
        <w:t>»</w:t>
      </w:r>
      <w:r w:rsidRPr="0056711B">
        <w:rPr>
          <w:rFonts w:ascii="Times New Roman" w:hAnsi="Times New Roman"/>
        </w:rPr>
        <w:t xml:space="preserve"> (Протокол от «____» __________ 201</w:t>
      </w:r>
      <w:r w:rsidR="00CD413E" w:rsidRPr="0056711B">
        <w:rPr>
          <w:rFonts w:ascii="Times New Roman" w:hAnsi="Times New Roman"/>
          <w:lang w:val="ru-RU"/>
        </w:rPr>
        <w:t>9</w:t>
      </w:r>
      <w:r w:rsidRPr="0056711B">
        <w:rPr>
          <w:rFonts w:ascii="Times New Roman" w:hAnsi="Times New Roman"/>
        </w:rPr>
        <w:t xml:space="preserve"> г.).</w:t>
      </w:r>
    </w:p>
    <w:p w:rsidR="00E3016F" w:rsidRPr="0056711B" w:rsidRDefault="00E3016F" w:rsidP="00E3016F">
      <w:pPr>
        <w:pStyle w:val="ab"/>
        <w:numPr>
          <w:ilvl w:val="1"/>
          <w:numId w:val="1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/>
        </w:rPr>
      </w:pPr>
      <w:r w:rsidRPr="0056711B">
        <w:rPr>
          <w:rFonts w:ascii="Times New Roman" w:hAnsi="Times New Roman"/>
        </w:rPr>
        <w:t>Права требования Цедента переходят к Цессионарию на условиях, существующих в момент заключения настоящего Договора, только после полной оплаты прав требования в соответствии с п. 1.5 настоящего Договора.</w:t>
      </w:r>
    </w:p>
    <w:p w:rsidR="00E3016F" w:rsidRPr="0056711B" w:rsidRDefault="00E3016F" w:rsidP="00E3016F">
      <w:pPr>
        <w:pStyle w:val="22"/>
        <w:spacing w:after="0" w:line="240" w:lineRule="auto"/>
        <w:ind w:firstLine="181"/>
      </w:pPr>
    </w:p>
    <w:p w:rsidR="00E3016F" w:rsidRPr="0056711B" w:rsidRDefault="00E3016F" w:rsidP="00E3016F">
      <w:pPr>
        <w:pStyle w:val="ConsPlusNormal"/>
        <w:widowControl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</w:rPr>
      </w:pPr>
      <w:r w:rsidRPr="0056711B">
        <w:rPr>
          <w:rFonts w:ascii="Times New Roman" w:hAnsi="Times New Roman" w:cs="Times New Roman"/>
          <w:b/>
          <w:bCs/>
        </w:rPr>
        <w:t>ПРАВА И ОБЯЗАННОСТИ СТОРОН ПО НАСТОЯЩЕМУ ДОГОВОРУ</w:t>
      </w:r>
    </w:p>
    <w:p w:rsidR="00E3016F" w:rsidRPr="0056711B" w:rsidRDefault="00E3016F" w:rsidP="00E3016F">
      <w:pPr>
        <w:pStyle w:val="ConsPlusNormal"/>
        <w:widowControl/>
        <w:numPr>
          <w:ilvl w:val="1"/>
          <w:numId w:val="12"/>
        </w:numPr>
        <w:tabs>
          <w:tab w:val="left" w:pos="1276"/>
        </w:tabs>
        <w:ind w:hanging="153"/>
        <w:jc w:val="both"/>
        <w:rPr>
          <w:rFonts w:ascii="Times New Roman" w:hAnsi="Times New Roman" w:cs="Times New Roman"/>
          <w:b/>
        </w:rPr>
      </w:pPr>
      <w:r w:rsidRPr="0056711B">
        <w:rPr>
          <w:rFonts w:ascii="Times New Roman" w:hAnsi="Times New Roman" w:cs="Times New Roman"/>
          <w:b/>
        </w:rPr>
        <w:t>Цедент обязуется:</w:t>
      </w:r>
    </w:p>
    <w:p w:rsidR="00E3016F" w:rsidRPr="0056711B" w:rsidRDefault="00E3016F" w:rsidP="00E3016F">
      <w:pPr>
        <w:pStyle w:val="ConsPlusNormal"/>
        <w:widowControl/>
        <w:numPr>
          <w:ilvl w:val="2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</w:rPr>
      </w:pPr>
      <w:r w:rsidRPr="0056711B">
        <w:rPr>
          <w:rFonts w:ascii="Times New Roman" w:hAnsi="Times New Roman" w:cs="Times New Roman"/>
        </w:rPr>
        <w:t xml:space="preserve">В </w:t>
      </w:r>
      <w:r w:rsidR="000270AE" w:rsidRPr="0056711B">
        <w:rPr>
          <w:rFonts w:ascii="Times New Roman" w:hAnsi="Times New Roman" w:cs="Times New Roman"/>
        </w:rPr>
        <w:t>десятидневный</w:t>
      </w:r>
      <w:r w:rsidRPr="0056711B">
        <w:rPr>
          <w:rFonts w:ascii="Times New Roman" w:hAnsi="Times New Roman" w:cs="Times New Roman"/>
        </w:rPr>
        <w:t xml:space="preserve"> срок с момента полной оплаты по настоящему Договору передать Цессионарию по акту приема-передачи все необходимые документы, удостоверяющие права требования, уступаемые по</w:t>
      </w:r>
      <w:r w:rsidRPr="0056711B">
        <w:rPr>
          <w:rFonts w:ascii="Times New Roman" w:hAnsi="Times New Roman" w:cs="Times New Roman"/>
          <w:color w:val="FF0000"/>
        </w:rPr>
        <w:t xml:space="preserve"> </w:t>
      </w:r>
      <w:r w:rsidRPr="0056711B">
        <w:rPr>
          <w:rFonts w:ascii="Times New Roman" w:hAnsi="Times New Roman" w:cs="Times New Roman"/>
        </w:rPr>
        <w:t>настоящему</w:t>
      </w:r>
      <w:r w:rsidRPr="0056711B">
        <w:rPr>
          <w:rFonts w:ascii="Times New Roman" w:hAnsi="Times New Roman" w:cs="Times New Roman"/>
          <w:color w:val="FF0000"/>
        </w:rPr>
        <w:t xml:space="preserve"> </w:t>
      </w:r>
      <w:r w:rsidRPr="0056711B">
        <w:rPr>
          <w:rFonts w:ascii="Times New Roman" w:hAnsi="Times New Roman" w:cs="Times New Roman"/>
        </w:rPr>
        <w:t xml:space="preserve">Договору. </w:t>
      </w:r>
    </w:p>
    <w:p w:rsidR="00E3016F" w:rsidRPr="0056711B" w:rsidRDefault="00E3016F" w:rsidP="00E3016F">
      <w:pPr>
        <w:pStyle w:val="ConsPlusNormal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</w:rPr>
      </w:pPr>
      <w:r w:rsidRPr="0056711B">
        <w:rPr>
          <w:rFonts w:ascii="Times New Roman" w:hAnsi="Times New Roman" w:cs="Times New Roman"/>
        </w:rPr>
        <w:t xml:space="preserve">Акт приема-передачи документов составляется и подписывается уполномоченными на то представителями Цедента и Цессионария и является неотъемлемой частью настоящего Договора. </w:t>
      </w:r>
    </w:p>
    <w:p w:rsidR="00E3016F" w:rsidRPr="0056711B" w:rsidRDefault="00E3016F" w:rsidP="00E3016F">
      <w:pPr>
        <w:pStyle w:val="ConsPlusNormal"/>
        <w:widowControl/>
        <w:numPr>
          <w:ilvl w:val="2"/>
          <w:numId w:val="12"/>
        </w:numPr>
        <w:tabs>
          <w:tab w:val="left" w:pos="426"/>
          <w:tab w:val="left" w:pos="1276"/>
          <w:tab w:val="left" w:pos="1560"/>
        </w:tabs>
        <w:ind w:left="0" w:firstLine="567"/>
        <w:jc w:val="both"/>
        <w:rPr>
          <w:rFonts w:ascii="Times New Roman" w:hAnsi="Times New Roman" w:cs="Times New Roman"/>
        </w:rPr>
      </w:pPr>
      <w:r w:rsidRPr="0056711B">
        <w:rPr>
          <w:rFonts w:ascii="Times New Roman" w:hAnsi="Times New Roman" w:cs="Times New Roman"/>
        </w:rPr>
        <w:t>Сообщить Цессионарию все иные сведения, имеющие значение для осуществления Цессионарием своих прав по настоящему Договору.</w:t>
      </w:r>
    </w:p>
    <w:p w:rsidR="00E3016F" w:rsidRPr="0056711B" w:rsidRDefault="00E3016F" w:rsidP="00E3016F">
      <w:pPr>
        <w:pStyle w:val="ConsPlusNormal"/>
        <w:widowControl/>
        <w:numPr>
          <w:ilvl w:val="2"/>
          <w:numId w:val="12"/>
        </w:numPr>
        <w:tabs>
          <w:tab w:val="left" w:pos="426"/>
          <w:tab w:val="left" w:pos="1276"/>
          <w:tab w:val="left" w:pos="1560"/>
        </w:tabs>
        <w:ind w:left="0" w:firstLine="567"/>
        <w:jc w:val="both"/>
        <w:rPr>
          <w:rFonts w:ascii="Times New Roman" w:hAnsi="Times New Roman" w:cs="Times New Roman"/>
        </w:rPr>
      </w:pPr>
      <w:r w:rsidRPr="0056711B">
        <w:rPr>
          <w:rFonts w:ascii="Times New Roman" w:hAnsi="Times New Roman" w:cs="Times New Roman"/>
        </w:rPr>
        <w:t>Цедент обязан уведомить Цессионария обо всех возражениях против требований Цедента.</w:t>
      </w:r>
    </w:p>
    <w:p w:rsidR="00E3016F" w:rsidRPr="00303174" w:rsidRDefault="00E3016F" w:rsidP="00E3016F">
      <w:pPr>
        <w:pStyle w:val="ConsPlusNormal"/>
        <w:widowControl/>
        <w:numPr>
          <w:ilvl w:val="1"/>
          <w:numId w:val="12"/>
        </w:numPr>
        <w:tabs>
          <w:tab w:val="left" w:pos="1276"/>
          <w:tab w:val="left" w:pos="1560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303174">
        <w:rPr>
          <w:rFonts w:ascii="Times New Roman" w:hAnsi="Times New Roman" w:cs="Times New Roman"/>
          <w:b/>
        </w:rPr>
        <w:t>Цессионарий обязуется:</w:t>
      </w:r>
    </w:p>
    <w:p w:rsidR="001C6DBC" w:rsidRPr="00303174" w:rsidRDefault="001C6DBC" w:rsidP="001C6DBC">
      <w:pPr>
        <w:pStyle w:val="ConsPlusNormal"/>
        <w:widowControl/>
        <w:numPr>
          <w:ilvl w:val="2"/>
          <w:numId w:val="12"/>
        </w:numPr>
        <w:tabs>
          <w:tab w:val="left" w:pos="426"/>
          <w:tab w:val="left" w:pos="1276"/>
          <w:tab w:val="left" w:pos="1560"/>
        </w:tabs>
        <w:ind w:left="0" w:firstLine="567"/>
        <w:jc w:val="both"/>
        <w:rPr>
          <w:rFonts w:ascii="Times New Roman" w:hAnsi="Times New Roman" w:cs="Times New Roman"/>
        </w:rPr>
      </w:pPr>
      <w:r w:rsidRPr="00303174">
        <w:rPr>
          <w:rFonts w:ascii="Times New Roman" w:hAnsi="Times New Roman" w:cs="Times New Roman"/>
        </w:rPr>
        <w:t>Уведомить Должника о состоявшейся уступке прав по настоящему договору.</w:t>
      </w:r>
    </w:p>
    <w:p w:rsidR="00E3016F" w:rsidRPr="00303174" w:rsidRDefault="00E3016F" w:rsidP="00E3016F">
      <w:pPr>
        <w:pStyle w:val="ConsPlusNormal"/>
        <w:widowControl/>
        <w:numPr>
          <w:ilvl w:val="2"/>
          <w:numId w:val="12"/>
        </w:numPr>
        <w:tabs>
          <w:tab w:val="left" w:pos="1276"/>
          <w:tab w:val="left" w:pos="1560"/>
        </w:tabs>
        <w:ind w:left="0" w:firstLine="567"/>
        <w:jc w:val="both"/>
        <w:rPr>
          <w:rFonts w:ascii="Times New Roman" w:hAnsi="Times New Roman" w:cs="Times New Roman"/>
        </w:rPr>
      </w:pPr>
      <w:r w:rsidRPr="00303174">
        <w:rPr>
          <w:rFonts w:ascii="Times New Roman" w:hAnsi="Times New Roman" w:cs="Times New Roman"/>
        </w:rPr>
        <w:t xml:space="preserve">Уплатить Цеденту за уступленное право требования в предусмотренный договором срок сумму, указанную в п. 1.4 настоящего Договора. </w:t>
      </w:r>
    </w:p>
    <w:p w:rsidR="00E3016F" w:rsidRPr="00303174" w:rsidRDefault="00E3016F" w:rsidP="00E301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E3016F" w:rsidRPr="00303174" w:rsidRDefault="00E3016F" w:rsidP="00E3016F">
      <w:pPr>
        <w:pStyle w:val="ConsPlusNormal"/>
        <w:widowControl/>
        <w:numPr>
          <w:ilvl w:val="0"/>
          <w:numId w:val="12"/>
        </w:numPr>
        <w:ind w:left="284" w:hanging="284"/>
        <w:jc w:val="center"/>
        <w:rPr>
          <w:rFonts w:ascii="Times New Roman" w:hAnsi="Times New Roman" w:cs="Times New Roman"/>
          <w:b/>
          <w:bCs/>
        </w:rPr>
      </w:pPr>
      <w:r w:rsidRPr="00303174">
        <w:rPr>
          <w:rFonts w:ascii="Times New Roman" w:hAnsi="Times New Roman" w:cs="Times New Roman"/>
          <w:b/>
          <w:bCs/>
        </w:rPr>
        <w:t>ОТВЕТСТВЕННОСТЬ СТОРОН</w:t>
      </w:r>
    </w:p>
    <w:p w:rsidR="00E3016F" w:rsidRPr="00303174" w:rsidRDefault="00E3016F" w:rsidP="00E3016F">
      <w:pPr>
        <w:pStyle w:val="22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303174">
        <w:t>Стороны несут ответственность за неисполнение или ненадлежащие исполнение условий настоящего договора в соответствии с действующим законодательством.</w:t>
      </w:r>
    </w:p>
    <w:p w:rsidR="00E3016F" w:rsidRPr="00303174" w:rsidRDefault="00E3016F" w:rsidP="00E3016F">
      <w:pPr>
        <w:pStyle w:val="22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303174">
        <w:t>Сторона, ненадлежащим образом исполнившая свои обязательства по настоящему договору, обязана возместить другой стороне все возникшие в связи с этим убытки.</w:t>
      </w:r>
    </w:p>
    <w:p w:rsidR="00E3016F" w:rsidRDefault="00E3016F" w:rsidP="00E3016F">
      <w:pPr>
        <w:pStyle w:val="22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303174">
        <w:lastRenderedPageBreak/>
        <w:t xml:space="preserve">В случае неисполнения Должником переданного Цессионарию требования, Цедент ответственности не несет. </w:t>
      </w:r>
    </w:p>
    <w:p w:rsidR="00F853A0" w:rsidRDefault="00F853A0" w:rsidP="00E3016F">
      <w:pPr>
        <w:pStyle w:val="22"/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D37F37">
        <w:t>В случае нарушения Цессионарием срока оплаты имущества, установленного в п.1.5 настоящего договора, более чем на десять дней, настоящий Договор может быть расторгнут Цедентом в одностороннем порядке</w:t>
      </w:r>
      <w:r w:rsidR="00BF6474">
        <w:t xml:space="preserve">, </w:t>
      </w:r>
      <w:r w:rsidR="00BF6474" w:rsidRPr="009B4374">
        <w:rPr>
          <w:sz w:val="22"/>
          <w:szCs w:val="22"/>
        </w:rPr>
        <w:t xml:space="preserve">письменно уведомив </w:t>
      </w:r>
      <w:r w:rsidR="00BF6474" w:rsidRPr="00D37F37">
        <w:t>Цессионари</w:t>
      </w:r>
      <w:r w:rsidR="00BF6474">
        <w:t>я</w:t>
      </w:r>
      <w:r w:rsidR="00BF6474" w:rsidRPr="009B4374">
        <w:rPr>
          <w:sz w:val="22"/>
          <w:szCs w:val="22"/>
        </w:rPr>
        <w:t xml:space="preserve"> о прекращении действия настоящего Договора</w:t>
      </w:r>
      <w:r w:rsidRPr="00D37F37">
        <w:t>. В этом случае задаток, внесенный Цессионарием, ему не возвращается, а включается в состав имущества Цедента.</w:t>
      </w:r>
    </w:p>
    <w:p w:rsidR="00E3016F" w:rsidRPr="00303174" w:rsidRDefault="00E3016F" w:rsidP="00E3016F">
      <w:pPr>
        <w:jc w:val="center"/>
        <w:rPr>
          <w:b/>
          <w:bCs/>
        </w:rPr>
      </w:pPr>
    </w:p>
    <w:p w:rsidR="00E3016F" w:rsidRPr="00303174" w:rsidRDefault="00E3016F" w:rsidP="00E3016F">
      <w:pPr>
        <w:pStyle w:val="a8"/>
        <w:numPr>
          <w:ilvl w:val="0"/>
          <w:numId w:val="12"/>
        </w:numPr>
        <w:spacing w:after="0" w:line="240" w:lineRule="auto"/>
        <w:ind w:left="284" w:right="-58" w:hanging="284"/>
        <w:jc w:val="center"/>
        <w:rPr>
          <w:rFonts w:ascii="Times New Roman" w:hAnsi="Times New Roman"/>
          <w:b/>
          <w:sz w:val="20"/>
          <w:szCs w:val="20"/>
        </w:rPr>
      </w:pPr>
      <w:r w:rsidRPr="00303174">
        <w:rPr>
          <w:rFonts w:ascii="Times New Roman" w:hAnsi="Times New Roman"/>
          <w:b/>
          <w:sz w:val="20"/>
          <w:szCs w:val="20"/>
        </w:rPr>
        <w:t>ЗАКЛЮЧИТЕЛЬНЫЕ ПОЛОЖЕНИЯ</w:t>
      </w:r>
    </w:p>
    <w:p w:rsidR="00E3016F" w:rsidRPr="00303174" w:rsidRDefault="00E3016F" w:rsidP="00E3016F">
      <w:pPr>
        <w:pStyle w:val="a8"/>
        <w:numPr>
          <w:ilvl w:val="1"/>
          <w:numId w:val="12"/>
        </w:numPr>
        <w:tabs>
          <w:tab w:val="left" w:pos="1134"/>
        </w:tabs>
        <w:spacing w:after="0" w:line="240" w:lineRule="auto"/>
        <w:ind w:left="0" w:right="-58" w:firstLine="567"/>
        <w:jc w:val="both"/>
        <w:rPr>
          <w:rFonts w:ascii="Times New Roman" w:hAnsi="Times New Roman"/>
          <w:sz w:val="20"/>
          <w:szCs w:val="20"/>
        </w:rPr>
      </w:pPr>
      <w:r w:rsidRPr="00303174">
        <w:rPr>
          <w:rFonts w:ascii="Times New Roman" w:hAnsi="Times New Roman"/>
          <w:sz w:val="20"/>
          <w:szCs w:val="20"/>
        </w:rPr>
        <w:t>Отношения Сторон, неурегулированные настоящим Договором, регулируются действующим законодательством.</w:t>
      </w:r>
    </w:p>
    <w:p w:rsidR="00E3016F" w:rsidRPr="00303174" w:rsidRDefault="00E3016F" w:rsidP="00E3016F">
      <w:pPr>
        <w:pStyle w:val="a8"/>
        <w:numPr>
          <w:ilvl w:val="1"/>
          <w:numId w:val="12"/>
        </w:numPr>
        <w:tabs>
          <w:tab w:val="left" w:pos="1134"/>
        </w:tabs>
        <w:spacing w:after="0" w:line="240" w:lineRule="auto"/>
        <w:ind w:left="0" w:right="-58" w:firstLine="567"/>
        <w:jc w:val="both"/>
        <w:rPr>
          <w:rFonts w:ascii="Times New Roman" w:hAnsi="Times New Roman"/>
          <w:sz w:val="20"/>
          <w:szCs w:val="20"/>
        </w:rPr>
      </w:pPr>
      <w:r w:rsidRPr="00303174">
        <w:rPr>
          <w:rFonts w:ascii="Times New Roman" w:hAnsi="Times New Roman"/>
          <w:sz w:val="20"/>
          <w:szCs w:val="20"/>
        </w:rPr>
        <w:t>Возникшие при исполнении настоящего Договора споры Стороны будут стремиться урегулировать путем переговоров, в случае не достижения согласия, в судебном порядке по месту нахождения ответчика.</w:t>
      </w:r>
    </w:p>
    <w:p w:rsidR="00E3016F" w:rsidRPr="00303174" w:rsidRDefault="00E3016F" w:rsidP="00E3016F">
      <w:pPr>
        <w:pStyle w:val="a8"/>
        <w:numPr>
          <w:ilvl w:val="1"/>
          <w:numId w:val="12"/>
        </w:numPr>
        <w:tabs>
          <w:tab w:val="left" w:pos="1134"/>
        </w:tabs>
        <w:spacing w:after="0" w:line="240" w:lineRule="auto"/>
        <w:ind w:left="0" w:right="-58" w:firstLine="567"/>
        <w:jc w:val="both"/>
        <w:rPr>
          <w:rFonts w:ascii="Times New Roman" w:hAnsi="Times New Roman"/>
          <w:sz w:val="20"/>
          <w:szCs w:val="20"/>
        </w:rPr>
      </w:pPr>
      <w:r w:rsidRPr="00303174">
        <w:rPr>
          <w:rFonts w:ascii="Times New Roman" w:hAnsi="Times New Roman"/>
          <w:sz w:val="20"/>
          <w:szCs w:val="20"/>
        </w:rPr>
        <w:t>Дополнения и изменения к настоящему Договору действительны, если они совершены в письменной форме и подписаны уполномоченными представителями сторон.</w:t>
      </w:r>
    </w:p>
    <w:p w:rsidR="00E3016F" w:rsidRPr="00303174" w:rsidRDefault="00E3016F" w:rsidP="00E3016F">
      <w:pPr>
        <w:pStyle w:val="a8"/>
        <w:numPr>
          <w:ilvl w:val="1"/>
          <w:numId w:val="12"/>
        </w:numPr>
        <w:tabs>
          <w:tab w:val="left" w:pos="1134"/>
        </w:tabs>
        <w:spacing w:after="0" w:line="240" w:lineRule="auto"/>
        <w:ind w:left="0" w:right="-58" w:firstLine="567"/>
        <w:jc w:val="both"/>
        <w:rPr>
          <w:rFonts w:ascii="Times New Roman" w:hAnsi="Times New Roman"/>
          <w:sz w:val="20"/>
          <w:szCs w:val="20"/>
        </w:rPr>
      </w:pPr>
      <w:r w:rsidRPr="00303174">
        <w:rPr>
          <w:rFonts w:ascii="Times New Roman" w:hAnsi="Times New Roman"/>
          <w:sz w:val="20"/>
          <w:szCs w:val="20"/>
        </w:rPr>
        <w:t>Настоящий договор вступает в силу с момента подписания его сторонами и действует до полного исполнения Сторонами своих обязательств</w:t>
      </w:r>
      <w:r w:rsidR="00754454">
        <w:rPr>
          <w:rFonts w:ascii="Times New Roman" w:hAnsi="Times New Roman"/>
          <w:sz w:val="20"/>
          <w:szCs w:val="20"/>
        </w:rPr>
        <w:t xml:space="preserve"> или до его расторжения</w:t>
      </w:r>
      <w:r w:rsidRPr="00303174">
        <w:rPr>
          <w:rFonts w:ascii="Times New Roman" w:hAnsi="Times New Roman"/>
          <w:sz w:val="20"/>
          <w:szCs w:val="20"/>
        </w:rPr>
        <w:t>.</w:t>
      </w:r>
    </w:p>
    <w:p w:rsidR="00E3016F" w:rsidRDefault="00E3016F" w:rsidP="00E3016F">
      <w:pPr>
        <w:pStyle w:val="a8"/>
        <w:numPr>
          <w:ilvl w:val="1"/>
          <w:numId w:val="12"/>
        </w:numPr>
        <w:tabs>
          <w:tab w:val="left" w:pos="1134"/>
        </w:tabs>
        <w:spacing w:after="0" w:line="240" w:lineRule="auto"/>
        <w:ind w:left="0" w:right="-58" w:firstLine="567"/>
        <w:jc w:val="both"/>
        <w:rPr>
          <w:rFonts w:ascii="Times New Roman" w:hAnsi="Times New Roman"/>
          <w:sz w:val="20"/>
          <w:szCs w:val="20"/>
        </w:rPr>
      </w:pPr>
      <w:r w:rsidRPr="00303174">
        <w:rPr>
          <w:rFonts w:ascii="Times New Roman" w:hAnsi="Times New Roman"/>
          <w:sz w:val="20"/>
          <w:szCs w:val="20"/>
        </w:rPr>
        <w:t>Настоящий договор составлен в двух экземплярах, каждый из которых имеет одинаковую юридическую силу.</w:t>
      </w:r>
    </w:p>
    <w:p w:rsidR="00802149" w:rsidRPr="00303174" w:rsidRDefault="00802149" w:rsidP="00802149">
      <w:pPr>
        <w:pStyle w:val="a8"/>
        <w:tabs>
          <w:tab w:val="left" w:pos="1134"/>
        </w:tabs>
        <w:spacing w:after="0" w:line="240" w:lineRule="auto"/>
        <w:ind w:left="567" w:right="-58"/>
        <w:jc w:val="both"/>
        <w:rPr>
          <w:rFonts w:ascii="Times New Roman" w:hAnsi="Times New Roman"/>
          <w:sz w:val="20"/>
          <w:szCs w:val="20"/>
        </w:rPr>
      </w:pPr>
    </w:p>
    <w:p w:rsidR="00933313" w:rsidRPr="00303174" w:rsidRDefault="00933313" w:rsidP="0080214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303174">
        <w:rPr>
          <w:rFonts w:ascii="Times New Roman" w:hAnsi="Times New Roman"/>
          <w:b/>
          <w:color w:val="000000"/>
          <w:sz w:val="20"/>
          <w:szCs w:val="20"/>
        </w:rPr>
        <w:t>Реквизиты и подписи сторон.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7"/>
      </w:tblGrid>
      <w:tr w:rsidR="00783AD7" w:rsidRPr="00303174" w:rsidTr="00783AD7">
        <w:tc>
          <w:tcPr>
            <w:tcW w:w="4503" w:type="dxa"/>
            <w:hideMark/>
          </w:tcPr>
          <w:p w:rsidR="00783AD7" w:rsidRPr="00303174" w:rsidRDefault="00783AD7" w:rsidP="008B2A7F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 w:rsidR="008B2A7F" w:rsidRPr="00303174">
              <w:rPr>
                <w:rFonts w:ascii="Times New Roman" w:hAnsi="Times New Roman"/>
                <w:b/>
              </w:rPr>
              <w:t>Цедента</w:t>
            </w:r>
          </w:p>
        </w:tc>
        <w:tc>
          <w:tcPr>
            <w:tcW w:w="5067" w:type="dxa"/>
            <w:hideMark/>
          </w:tcPr>
          <w:p w:rsidR="00783AD7" w:rsidRPr="00303174" w:rsidRDefault="00783AD7" w:rsidP="008B2A7F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 w:rsidR="008B2A7F" w:rsidRPr="00303174">
              <w:rPr>
                <w:rFonts w:ascii="Times New Roman" w:hAnsi="Times New Roman"/>
                <w:b/>
              </w:rPr>
              <w:t>Цессионария</w:t>
            </w:r>
          </w:p>
        </w:tc>
      </w:tr>
      <w:tr w:rsidR="00783AD7" w:rsidRPr="00303174" w:rsidTr="00783AD7">
        <w:tc>
          <w:tcPr>
            <w:tcW w:w="4503" w:type="dxa"/>
          </w:tcPr>
          <w:p w:rsidR="008B2A7F" w:rsidRPr="00303174" w:rsidRDefault="00A27CB6" w:rsidP="008B2A7F">
            <w:pPr>
              <w:pStyle w:val="24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A27CB6">
              <w:rPr>
                <w:b/>
                <w:sz w:val="20"/>
                <w:szCs w:val="20"/>
              </w:rPr>
              <w:t>Акционерное общество «Центральный институт по проектированию машиностроительных предприятий»</w:t>
            </w:r>
          </w:p>
          <w:p w:rsidR="008B2A7F" w:rsidRPr="00303174" w:rsidRDefault="008B2A7F" w:rsidP="008B2A7F">
            <w:pPr>
              <w:pStyle w:val="24"/>
              <w:shd w:val="clear" w:color="auto" w:fill="auto"/>
              <w:spacing w:before="0"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03174">
              <w:rPr>
                <w:sz w:val="20"/>
                <w:szCs w:val="20"/>
              </w:rPr>
              <w:t>Юр.адрес</w:t>
            </w:r>
            <w:proofErr w:type="spellEnd"/>
            <w:r w:rsidRPr="00303174">
              <w:rPr>
                <w:sz w:val="20"/>
                <w:szCs w:val="20"/>
              </w:rPr>
              <w:t xml:space="preserve">: </w:t>
            </w:r>
            <w:r w:rsidR="00A27CB6" w:rsidRPr="00A27CB6">
              <w:rPr>
                <w:sz w:val="20"/>
                <w:szCs w:val="20"/>
              </w:rPr>
              <w:t>129626, г. Москва, проспект Мира, дом 102, корп. Б</w:t>
            </w:r>
          </w:p>
          <w:p w:rsidR="008B2A7F" w:rsidRPr="00303174" w:rsidRDefault="008B2A7F" w:rsidP="008B2A7F">
            <w:pPr>
              <w:pStyle w:val="24"/>
              <w:shd w:val="clear" w:color="auto" w:fill="auto"/>
              <w:spacing w:before="0"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303174">
              <w:rPr>
                <w:sz w:val="20"/>
                <w:szCs w:val="20"/>
              </w:rPr>
              <w:t>Почт.адрес</w:t>
            </w:r>
            <w:proofErr w:type="spellEnd"/>
            <w:r w:rsidRPr="00303174">
              <w:rPr>
                <w:sz w:val="20"/>
                <w:szCs w:val="20"/>
              </w:rPr>
              <w:t xml:space="preserve">: </w:t>
            </w:r>
            <w:r w:rsidR="00A27CB6" w:rsidRPr="00A27CB6">
              <w:rPr>
                <w:sz w:val="20"/>
                <w:szCs w:val="20"/>
              </w:rPr>
              <w:t>191024, г. Санкт- Петербург, а/я 15 Чащину С.М.</w:t>
            </w:r>
          </w:p>
          <w:p w:rsidR="008B2A7F" w:rsidRPr="00303174" w:rsidRDefault="008B2A7F" w:rsidP="008B2A7F">
            <w:pPr>
              <w:pStyle w:val="24"/>
              <w:shd w:val="clear" w:color="auto" w:fill="auto"/>
              <w:spacing w:before="0"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303174">
              <w:rPr>
                <w:sz w:val="20"/>
                <w:szCs w:val="20"/>
              </w:rPr>
              <w:t xml:space="preserve">ОГРН </w:t>
            </w:r>
            <w:r w:rsidR="00A27CB6" w:rsidRPr="00A27CB6">
              <w:rPr>
                <w:sz w:val="20"/>
                <w:szCs w:val="20"/>
              </w:rPr>
              <w:t>1117746781140</w:t>
            </w:r>
            <w:r w:rsidRPr="00303174">
              <w:rPr>
                <w:sz w:val="20"/>
                <w:szCs w:val="20"/>
              </w:rPr>
              <w:t xml:space="preserve"> </w:t>
            </w:r>
          </w:p>
          <w:p w:rsidR="008B2A7F" w:rsidRDefault="008B2A7F" w:rsidP="008B2A7F">
            <w:pPr>
              <w:shd w:val="clear" w:color="auto" w:fill="FFFFFF"/>
            </w:pPr>
            <w:r w:rsidRPr="00303174">
              <w:t xml:space="preserve">ИНН/КПП </w:t>
            </w:r>
            <w:r w:rsidR="00A27CB6" w:rsidRPr="00A27CB6">
              <w:t>7717709121</w:t>
            </w:r>
            <w:r w:rsidRPr="00303174">
              <w:t>/</w:t>
            </w:r>
            <w:r w:rsidR="00A27CB6" w:rsidRPr="00A27CB6">
              <w:t>771701001</w:t>
            </w:r>
          </w:p>
          <w:p w:rsidR="0033618F" w:rsidRPr="00303174" w:rsidRDefault="0033618F" w:rsidP="008B2A7F">
            <w:pPr>
              <w:shd w:val="clear" w:color="auto" w:fill="FFFFFF"/>
            </w:pPr>
          </w:p>
          <w:p w:rsidR="0056711B" w:rsidRPr="00E95512" w:rsidRDefault="0056711B" w:rsidP="0056711B">
            <w:pPr>
              <w:rPr>
                <w:sz w:val="22"/>
                <w:szCs w:val="22"/>
              </w:rPr>
            </w:pPr>
            <w:r w:rsidRPr="00E95512">
              <w:rPr>
                <w:sz w:val="22"/>
                <w:szCs w:val="22"/>
              </w:rPr>
              <w:t>Расчетный счет: 40502810101300000040, открыт в АО «АЛЬФА-БАНК»;</w:t>
            </w:r>
          </w:p>
          <w:p w:rsidR="0056711B" w:rsidRPr="00E95512" w:rsidRDefault="0056711B" w:rsidP="0056711B">
            <w:pPr>
              <w:rPr>
                <w:sz w:val="22"/>
                <w:szCs w:val="22"/>
              </w:rPr>
            </w:pPr>
            <w:r w:rsidRPr="00E95512">
              <w:rPr>
                <w:sz w:val="22"/>
                <w:szCs w:val="22"/>
              </w:rPr>
              <w:t>Корр. счет: 30101810200000000593;</w:t>
            </w:r>
          </w:p>
          <w:p w:rsidR="0056711B" w:rsidRDefault="0056711B" w:rsidP="00567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Банка: 044525593</w:t>
            </w:r>
            <w:r>
              <w:rPr>
                <w:sz w:val="22"/>
                <w:szCs w:val="22"/>
              </w:rPr>
              <w:t>;</w:t>
            </w:r>
            <w:bookmarkStart w:id="0" w:name="_GoBack"/>
            <w:bookmarkEnd w:id="0"/>
          </w:p>
          <w:p w:rsidR="00783AD7" w:rsidRPr="00303174" w:rsidRDefault="00A27CB6" w:rsidP="0056711B">
            <w:r w:rsidRPr="006666A1">
              <w:rPr>
                <w:sz w:val="22"/>
                <w:szCs w:val="22"/>
              </w:rPr>
              <w:t xml:space="preserve"> получатель АО «</w:t>
            </w:r>
            <w:proofErr w:type="spellStart"/>
            <w:r w:rsidRPr="006666A1">
              <w:rPr>
                <w:sz w:val="22"/>
                <w:szCs w:val="22"/>
              </w:rPr>
              <w:t>Центромашпроект</w:t>
            </w:r>
            <w:proofErr w:type="spellEnd"/>
            <w:r w:rsidRPr="006666A1">
              <w:rPr>
                <w:sz w:val="22"/>
                <w:szCs w:val="22"/>
              </w:rPr>
              <w:t>» (ИНН 7717709121, КПП 771701001), назначение платежа: «Оплата по Договору купли-продажи от ____ за имущество АО «</w:t>
            </w:r>
            <w:proofErr w:type="spellStart"/>
            <w:r w:rsidRPr="006666A1">
              <w:rPr>
                <w:sz w:val="22"/>
                <w:szCs w:val="22"/>
              </w:rPr>
              <w:t>Центромашпроект</w:t>
            </w:r>
            <w:proofErr w:type="spellEnd"/>
            <w:r w:rsidRPr="006666A1">
              <w:rPr>
                <w:sz w:val="22"/>
                <w:szCs w:val="22"/>
              </w:rPr>
              <w:t>» в составе лота (указать номер лота); без НДС»</w:t>
            </w:r>
          </w:p>
          <w:p w:rsidR="00783AD7" w:rsidRPr="00303174" w:rsidRDefault="00783AD7" w:rsidP="005645C2"/>
        </w:tc>
        <w:tc>
          <w:tcPr>
            <w:tcW w:w="5067" w:type="dxa"/>
          </w:tcPr>
          <w:p w:rsidR="00783AD7" w:rsidRPr="00303174" w:rsidRDefault="00783AD7" w:rsidP="008B2A7F">
            <w:pPr>
              <w:pStyle w:val="Nonformat"/>
              <w:rPr>
                <w:rFonts w:ascii="Times New Roman" w:hAnsi="Times New Roman"/>
              </w:rPr>
            </w:pPr>
          </w:p>
        </w:tc>
      </w:tr>
      <w:tr w:rsidR="00783AD7" w:rsidRPr="00303174" w:rsidTr="00783AD7">
        <w:tc>
          <w:tcPr>
            <w:tcW w:w="4503" w:type="dxa"/>
          </w:tcPr>
          <w:p w:rsidR="00783AD7" w:rsidRDefault="00783AD7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Конкурсный управляющий</w:t>
            </w:r>
          </w:p>
          <w:p w:rsidR="0033618F" w:rsidRPr="00303174" w:rsidRDefault="0033618F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B863DA">
              <w:rPr>
                <w:rFonts w:ascii="Times New Roman" w:hAnsi="Times New Roman"/>
                <w:sz w:val="22"/>
                <w:szCs w:val="22"/>
              </w:rPr>
              <w:t>АО «</w:t>
            </w:r>
            <w:proofErr w:type="spellStart"/>
            <w:r w:rsidRPr="00B863DA">
              <w:rPr>
                <w:rFonts w:ascii="Times New Roman" w:hAnsi="Times New Roman"/>
                <w:sz w:val="22"/>
                <w:szCs w:val="22"/>
              </w:rPr>
              <w:t>Центромашпроект</w:t>
            </w:r>
            <w:proofErr w:type="spellEnd"/>
            <w:r w:rsidRPr="00B863DA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783AD7" w:rsidRPr="00303174" w:rsidRDefault="00783AD7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783AD7" w:rsidRPr="00303174" w:rsidRDefault="00783AD7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</w:t>
            </w:r>
            <w:proofErr w:type="gramStart"/>
            <w:r w:rsidRPr="00303174">
              <w:rPr>
                <w:rFonts w:ascii="Times New Roman" w:hAnsi="Times New Roman"/>
              </w:rPr>
              <w:t xml:space="preserve">_ </w:t>
            </w:r>
            <w:r w:rsidR="004F4CC6">
              <w:rPr>
                <w:rFonts w:ascii="Times New Roman" w:hAnsi="Times New Roman"/>
              </w:rPr>
              <w:t xml:space="preserve"> </w:t>
            </w:r>
            <w:r w:rsidR="004F4CC6">
              <w:rPr>
                <w:rFonts w:ascii="Times New Roman" w:hAnsi="Times New Roman"/>
                <w:bCs/>
                <w:sz w:val="22"/>
                <w:szCs w:val="22"/>
              </w:rPr>
              <w:t>Чащин</w:t>
            </w:r>
            <w:proofErr w:type="gramEnd"/>
            <w:r w:rsidR="004F4CC6" w:rsidRPr="006666A1">
              <w:rPr>
                <w:rFonts w:ascii="Times New Roman" w:hAnsi="Times New Roman"/>
                <w:bCs/>
                <w:sz w:val="22"/>
                <w:szCs w:val="22"/>
              </w:rPr>
              <w:t xml:space="preserve"> С.М</w:t>
            </w:r>
          </w:p>
        </w:tc>
        <w:tc>
          <w:tcPr>
            <w:tcW w:w="5067" w:type="dxa"/>
          </w:tcPr>
          <w:p w:rsidR="00783AD7" w:rsidRDefault="00783AD7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33618F" w:rsidRPr="00303174" w:rsidRDefault="0033618F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783AD7" w:rsidRPr="00303174" w:rsidRDefault="00783AD7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783AD7" w:rsidRPr="00303174" w:rsidRDefault="00783AD7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_______________ /_______________/</w:t>
            </w:r>
          </w:p>
        </w:tc>
      </w:tr>
    </w:tbl>
    <w:p w:rsidR="00690B5C" w:rsidRPr="00690B5C" w:rsidRDefault="00690B5C" w:rsidP="00783AD7">
      <w:pPr>
        <w:pStyle w:val="Nonformat"/>
        <w:ind w:firstLine="709"/>
        <w:rPr>
          <w:sz w:val="22"/>
          <w:szCs w:val="22"/>
        </w:rPr>
      </w:pPr>
    </w:p>
    <w:sectPr w:rsidR="00690B5C" w:rsidRPr="00690B5C" w:rsidSect="00BE6358">
      <w:footerReference w:type="default" r:id="rId7"/>
      <w:headerReference w:type="first" r:id="rId8"/>
      <w:pgSz w:w="11907" w:h="16840" w:code="9"/>
      <w:pgMar w:top="680" w:right="851" w:bottom="680" w:left="1134" w:header="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CC6" w:rsidRDefault="004F4CC6">
      <w:r>
        <w:separator/>
      </w:r>
    </w:p>
  </w:endnote>
  <w:endnote w:type="continuationSeparator" w:id="0">
    <w:p w:rsidR="004F4CC6" w:rsidRDefault="004F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CC6" w:rsidRDefault="004F4CC6">
    <w:pPr>
      <w:pStyle w:val="13"/>
      <w:jc w:val="right"/>
      <w:rPr>
        <w:sz w:val="24"/>
      </w:rPr>
    </w:pPr>
    <w:r>
      <w:rPr>
        <w:rStyle w:val="a3"/>
        <w:sz w:val="24"/>
      </w:rPr>
      <w:fldChar w:fldCharType="begin"/>
    </w:r>
    <w:r>
      <w:rPr>
        <w:rStyle w:val="a3"/>
        <w:sz w:val="24"/>
      </w:rPr>
      <w:instrText xml:space="preserve"> PAGE </w:instrText>
    </w:r>
    <w:r>
      <w:rPr>
        <w:rStyle w:val="a3"/>
        <w:sz w:val="24"/>
      </w:rPr>
      <w:fldChar w:fldCharType="separate"/>
    </w:r>
    <w:r w:rsidR="0056711B">
      <w:rPr>
        <w:rStyle w:val="a3"/>
        <w:noProof/>
        <w:sz w:val="24"/>
      </w:rPr>
      <w:t>2</w:t>
    </w:r>
    <w:r>
      <w:rPr>
        <w:rStyle w:val="a3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CC6" w:rsidRDefault="004F4CC6">
      <w:r>
        <w:separator/>
      </w:r>
    </w:p>
  </w:footnote>
  <w:footnote w:type="continuationSeparator" w:id="0">
    <w:p w:rsidR="004F4CC6" w:rsidRDefault="004F4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CC6" w:rsidRDefault="004F4CC6">
    <w:pPr>
      <w:pStyle w:val="ad"/>
    </w:pPr>
  </w:p>
  <w:p w:rsidR="004F4CC6" w:rsidRPr="008B2A7F" w:rsidRDefault="004F4CC6" w:rsidP="00712757">
    <w:pPr>
      <w:pStyle w:val="Nonformat"/>
      <w:rPr>
        <w:rFonts w:ascii="Times New Roman" w:hAnsi="Times New Roman"/>
        <w:b/>
        <w:sz w:val="22"/>
        <w:szCs w:val="22"/>
      </w:rPr>
    </w:pPr>
    <w:r w:rsidRPr="008B2A7F">
      <w:rPr>
        <w:rFonts w:ascii="Times New Roman" w:hAnsi="Times New Roman"/>
        <w:b/>
        <w:sz w:val="22"/>
        <w:szCs w:val="22"/>
      </w:rPr>
      <w:t>ПРОЕКТ</w:t>
    </w:r>
  </w:p>
  <w:p w:rsidR="004F4CC6" w:rsidRDefault="004F4CC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7456"/>
    <w:multiLevelType w:val="hybridMultilevel"/>
    <w:tmpl w:val="AA169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F6202"/>
    <w:multiLevelType w:val="hybridMultilevel"/>
    <w:tmpl w:val="DC067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20875"/>
    <w:multiLevelType w:val="hybridMultilevel"/>
    <w:tmpl w:val="4566E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624B26"/>
    <w:multiLevelType w:val="multilevel"/>
    <w:tmpl w:val="ACF015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4C11C60"/>
    <w:multiLevelType w:val="multilevel"/>
    <w:tmpl w:val="871496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4676CF0"/>
    <w:multiLevelType w:val="multilevel"/>
    <w:tmpl w:val="0736ED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B387A3A"/>
    <w:multiLevelType w:val="multilevel"/>
    <w:tmpl w:val="BFBE821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1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3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8" w:hanging="1800"/>
      </w:pPr>
      <w:rPr>
        <w:rFonts w:hint="default"/>
      </w:rPr>
    </w:lvl>
  </w:abstractNum>
  <w:abstractNum w:abstractNumId="7" w15:restartNumberingAfterBreak="0">
    <w:nsid w:val="4F5D761B"/>
    <w:multiLevelType w:val="hybridMultilevel"/>
    <w:tmpl w:val="70946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C4265"/>
    <w:multiLevelType w:val="multilevel"/>
    <w:tmpl w:val="DB0E5A4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5DB4429"/>
    <w:multiLevelType w:val="multilevel"/>
    <w:tmpl w:val="59EAF82A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68637611"/>
    <w:multiLevelType w:val="multilevel"/>
    <w:tmpl w:val="7E7A94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2C82D31"/>
    <w:multiLevelType w:val="multilevel"/>
    <w:tmpl w:val="DD2698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9F1867"/>
    <w:multiLevelType w:val="hybridMultilevel"/>
    <w:tmpl w:val="C9F8D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2"/>
  </w:num>
  <w:num w:numId="5">
    <w:abstractNumId w:val="1"/>
  </w:num>
  <w:num w:numId="6">
    <w:abstractNumId w:val="6"/>
  </w:num>
  <w:num w:numId="7">
    <w:abstractNumId w:val="3"/>
  </w:num>
  <w:num w:numId="8">
    <w:abstractNumId w:val="11"/>
  </w:num>
  <w:num w:numId="9">
    <w:abstractNumId w:val="4"/>
  </w:num>
  <w:num w:numId="10">
    <w:abstractNumId w:val="9"/>
  </w:num>
  <w:num w:numId="11">
    <w:abstractNumId w:val="5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A5"/>
    <w:rsid w:val="00005205"/>
    <w:rsid w:val="00006A59"/>
    <w:rsid w:val="000156C9"/>
    <w:rsid w:val="00020EEE"/>
    <w:rsid w:val="000270AE"/>
    <w:rsid w:val="00033B99"/>
    <w:rsid w:val="00037861"/>
    <w:rsid w:val="00045D70"/>
    <w:rsid w:val="000529E2"/>
    <w:rsid w:val="0006668E"/>
    <w:rsid w:val="00071316"/>
    <w:rsid w:val="00083EF1"/>
    <w:rsid w:val="00086C0C"/>
    <w:rsid w:val="00094890"/>
    <w:rsid w:val="000A06CE"/>
    <w:rsid w:val="000A7ED8"/>
    <w:rsid w:val="000B19F3"/>
    <w:rsid w:val="000B3114"/>
    <w:rsid w:val="000B7F84"/>
    <w:rsid w:val="000C1709"/>
    <w:rsid w:val="000D0F3B"/>
    <w:rsid w:val="000D42DE"/>
    <w:rsid w:val="000E0480"/>
    <w:rsid w:val="000E19A3"/>
    <w:rsid w:val="000E2647"/>
    <w:rsid w:val="000E2B6B"/>
    <w:rsid w:val="000F2AF6"/>
    <w:rsid w:val="00104F1C"/>
    <w:rsid w:val="00106B7D"/>
    <w:rsid w:val="0011113F"/>
    <w:rsid w:val="00121D4C"/>
    <w:rsid w:val="001236D8"/>
    <w:rsid w:val="001238E7"/>
    <w:rsid w:val="00135288"/>
    <w:rsid w:val="001378B4"/>
    <w:rsid w:val="00142D98"/>
    <w:rsid w:val="0014618B"/>
    <w:rsid w:val="0015047C"/>
    <w:rsid w:val="001639BD"/>
    <w:rsid w:val="00165503"/>
    <w:rsid w:val="0019443B"/>
    <w:rsid w:val="00194A6C"/>
    <w:rsid w:val="001A20A6"/>
    <w:rsid w:val="001A6473"/>
    <w:rsid w:val="001A6B17"/>
    <w:rsid w:val="001A7371"/>
    <w:rsid w:val="001C5EE9"/>
    <w:rsid w:val="001C6DBC"/>
    <w:rsid w:val="001D5105"/>
    <w:rsid w:val="001D6369"/>
    <w:rsid w:val="001E5491"/>
    <w:rsid w:val="001E71ED"/>
    <w:rsid w:val="001F063A"/>
    <w:rsid w:val="001F0A72"/>
    <w:rsid w:val="001F3603"/>
    <w:rsid w:val="0020191D"/>
    <w:rsid w:val="00203473"/>
    <w:rsid w:val="00207CC4"/>
    <w:rsid w:val="002151F9"/>
    <w:rsid w:val="0022783C"/>
    <w:rsid w:val="00233D4E"/>
    <w:rsid w:val="00235BE1"/>
    <w:rsid w:val="00242207"/>
    <w:rsid w:val="002437B4"/>
    <w:rsid w:val="00244D75"/>
    <w:rsid w:val="002478ED"/>
    <w:rsid w:val="00261E4A"/>
    <w:rsid w:val="0026591F"/>
    <w:rsid w:val="00281E47"/>
    <w:rsid w:val="0028464A"/>
    <w:rsid w:val="002862E4"/>
    <w:rsid w:val="002A4F7D"/>
    <w:rsid w:val="002C5497"/>
    <w:rsid w:val="002F1AB0"/>
    <w:rsid w:val="002F77ED"/>
    <w:rsid w:val="00301BE8"/>
    <w:rsid w:val="00303174"/>
    <w:rsid w:val="00304D3B"/>
    <w:rsid w:val="00313BFC"/>
    <w:rsid w:val="00315149"/>
    <w:rsid w:val="00332B09"/>
    <w:rsid w:val="003355CD"/>
    <w:rsid w:val="0033618F"/>
    <w:rsid w:val="0033629E"/>
    <w:rsid w:val="0033739F"/>
    <w:rsid w:val="00352555"/>
    <w:rsid w:val="00354CB5"/>
    <w:rsid w:val="00367FC7"/>
    <w:rsid w:val="00381FF1"/>
    <w:rsid w:val="003932ED"/>
    <w:rsid w:val="003A23DB"/>
    <w:rsid w:val="003D7177"/>
    <w:rsid w:val="003E22F0"/>
    <w:rsid w:val="003E4939"/>
    <w:rsid w:val="003F5F27"/>
    <w:rsid w:val="00406087"/>
    <w:rsid w:val="00411FD4"/>
    <w:rsid w:val="00415B6C"/>
    <w:rsid w:val="00425104"/>
    <w:rsid w:val="00432C81"/>
    <w:rsid w:val="00433AD4"/>
    <w:rsid w:val="004351D8"/>
    <w:rsid w:val="00441EC3"/>
    <w:rsid w:val="0044422F"/>
    <w:rsid w:val="00452332"/>
    <w:rsid w:val="00452530"/>
    <w:rsid w:val="0046671F"/>
    <w:rsid w:val="00467465"/>
    <w:rsid w:val="004808DD"/>
    <w:rsid w:val="00480A89"/>
    <w:rsid w:val="00484267"/>
    <w:rsid w:val="00492357"/>
    <w:rsid w:val="00493BAE"/>
    <w:rsid w:val="004A27E6"/>
    <w:rsid w:val="004D1166"/>
    <w:rsid w:val="004D1CD6"/>
    <w:rsid w:val="004D7360"/>
    <w:rsid w:val="004D78EC"/>
    <w:rsid w:val="004E6679"/>
    <w:rsid w:val="004F4CC6"/>
    <w:rsid w:val="00501C45"/>
    <w:rsid w:val="00507969"/>
    <w:rsid w:val="005148D1"/>
    <w:rsid w:val="00530AA2"/>
    <w:rsid w:val="005316D1"/>
    <w:rsid w:val="005330F3"/>
    <w:rsid w:val="00534FEF"/>
    <w:rsid w:val="00540BB4"/>
    <w:rsid w:val="0056393C"/>
    <w:rsid w:val="005645C2"/>
    <w:rsid w:val="0056698E"/>
    <w:rsid w:val="0056711B"/>
    <w:rsid w:val="005714DD"/>
    <w:rsid w:val="00574D09"/>
    <w:rsid w:val="00575D41"/>
    <w:rsid w:val="005876A4"/>
    <w:rsid w:val="005940E4"/>
    <w:rsid w:val="005A2AD1"/>
    <w:rsid w:val="005A7461"/>
    <w:rsid w:val="005B2399"/>
    <w:rsid w:val="005B3BA2"/>
    <w:rsid w:val="005B745F"/>
    <w:rsid w:val="005E71F0"/>
    <w:rsid w:val="005F41D9"/>
    <w:rsid w:val="00612A3A"/>
    <w:rsid w:val="00621377"/>
    <w:rsid w:val="00621AED"/>
    <w:rsid w:val="0063330C"/>
    <w:rsid w:val="00634204"/>
    <w:rsid w:val="00660204"/>
    <w:rsid w:val="00660A3F"/>
    <w:rsid w:val="0066246C"/>
    <w:rsid w:val="006624EC"/>
    <w:rsid w:val="00662CC3"/>
    <w:rsid w:val="006864FB"/>
    <w:rsid w:val="00690B5C"/>
    <w:rsid w:val="006A617E"/>
    <w:rsid w:val="006A6B4F"/>
    <w:rsid w:val="006B038E"/>
    <w:rsid w:val="006B474E"/>
    <w:rsid w:val="006C0C6B"/>
    <w:rsid w:val="006C132B"/>
    <w:rsid w:val="006C45A6"/>
    <w:rsid w:val="006D6E83"/>
    <w:rsid w:val="006E1152"/>
    <w:rsid w:val="006E2E0A"/>
    <w:rsid w:val="006F3CDB"/>
    <w:rsid w:val="00706C2D"/>
    <w:rsid w:val="00712757"/>
    <w:rsid w:val="007128AA"/>
    <w:rsid w:val="0071437C"/>
    <w:rsid w:val="00731844"/>
    <w:rsid w:val="00731FF1"/>
    <w:rsid w:val="00753DAF"/>
    <w:rsid w:val="00754454"/>
    <w:rsid w:val="007706CD"/>
    <w:rsid w:val="0078391F"/>
    <w:rsid w:val="00783AD7"/>
    <w:rsid w:val="00783E6B"/>
    <w:rsid w:val="00792A51"/>
    <w:rsid w:val="0079392A"/>
    <w:rsid w:val="0079717F"/>
    <w:rsid w:val="007A0904"/>
    <w:rsid w:val="007A2A21"/>
    <w:rsid w:val="007A2D92"/>
    <w:rsid w:val="007A37F8"/>
    <w:rsid w:val="007A4CB7"/>
    <w:rsid w:val="007B4807"/>
    <w:rsid w:val="007C195C"/>
    <w:rsid w:val="007C3835"/>
    <w:rsid w:val="007C6323"/>
    <w:rsid w:val="007D00E0"/>
    <w:rsid w:val="007D019C"/>
    <w:rsid w:val="007D0936"/>
    <w:rsid w:val="007F1AF2"/>
    <w:rsid w:val="007F3581"/>
    <w:rsid w:val="007F572C"/>
    <w:rsid w:val="007F6656"/>
    <w:rsid w:val="007F7DA3"/>
    <w:rsid w:val="008020AA"/>
    <w:rsid w:val="00802149"/>
    <w:rsid w:val="008060EF"/>
    <w:rsid w:val="00810585"/>
    <w:rsid w:val="00816801"/>
    <w:rsid w:val="00826CE7"/>
    <w:rsid w:val="00844EA5"/>
    <w:rsid w:val="00856D3C"/>
    <w:rsid w:val="0087196D"/>
    <w:rsid w:val="00871B7B"/>
    <w:rsid w:val="00871E9A"/>
    <w:rsid w:val="008747C5"/>
    <w:rsid w:val="00876322"/>
    <w:rsid w:val="0087643D"/>
    <w:rsid w:val="00880A0E"/>
    <w:rsid w:val="0088226E"/>
    <w:rsid w:val="00886824"/>
    <w:rsid w:val="008A1A81"/>
    <w:rsid w:val="008B2A7F"/>
    <w:rsid w:val="008C08DA"/>
    <w:rsid w:val="008D05CF"/>
    <w:rsid w:val="008E1738"/>
    <w:rsid w:val="008E3E5F"/>
    <w:rsid w:val="008F3E1E"/>
    <w:rsid w:val="00903119"/>
    <w:rsid w:val="00905D5A"/>
    <w:rsid w:val="00916AD4"/>
    <w:rsid w:val="009243FC"/>
    <w:rsid w:val="00933313"/>
    <w:rsid w:val="0094642F"/>
    <w:rsid w:val="00960AE4"/>
    <w:rsid w:val="00962C32"/>
    <w:rsid w:val="00977965"/>
    <w:rsid w:val="009A4CAE"/>
    <w:rsid w:val="009B34EC"/>
    <w:rsid w:val="009B72F7"/>
    <w:rsid w:val="009B7B31"/>
    <w:rsid w:val="009C0AB1"/>
    <w:rsid w:val="009C1484"/>
    <w:rsid w:val="009C1C87"/>
    <w:rsid w:val="009D3B26"/>
    <w:rsid w:val="009D779A"/>
    <w:rsid w:val="009E040D"/>
    <w:rsid w:val="009E2DBA"/>
    <w:rsid w:val="009E7F18"/>
    <w:rsid w:val="00A0001D"/>
    <w:rsid w:val="00A00B2F"/>
    <w:rsid w:val="00A07D92"/>
    <w:rsid w:val="00A10E99"/>
    <w:rsid w:val="00A12454"/>
    <w:rsid w:val="00A1649D"/>
    <w:rsid w:val="00A20080"/>
    <w:rsid w:val="00A25298"/>
    <w:rsid w:val="00A27CB6"/>
    <w:rsid w:val="00A329FD"/>
    <w:rsid w:val="00A431C8"/>
    <w:rsid w:val="00A639C1"/>
    <w:rsid w:val="00A704E0"/>
    <w:rsid w:val="00A82D71"/>
    <w:rsid w:val="00AA000E"/>
    <w:rsid w:val="00AA5722"/>
    <w:rsid w:val="00AA58E6"/>
    <w:rsid w:val="00AB3C1E"/>
    <w:rsid w:val="00AB5092"/>
    <w:rsid w:val="00AB6244"/>
    <w:rsid w:val="00AB6274"/>
    <w:rsid w:val="00AB7847"/>
    <w:rsid w:val="00AC3F22"/>
    <w:rsid w:val="00AC43D5"/>
    <w:rsid w:val="00AE321C"/>
    <w:rsid w:val="00AE3CAE"/>
    <w:rsid w:val="00B04019"/>
    <w:rsid w:val="00B052EC"/>
    <w:rsid w:val="00B07583"/>
    <w:rsid w:val="00B23011"/>
    <w:rsid w:val="00B25E60"/>
    <w:rsid w:val="00B41E32"/>
    <w:rsid w:val="00B42BDD"/>
    <w:rsid w:val="00B61468"/>
    <w:rsid w:val="00B62BB9"/>
    <w:rsid w:val="00BA0578"/>
    <w:rsid w:val="00BC22D9"/>
    <w:rsid w:val="00BC3F92"/>
    <w:rsid w:val="00BC7AF6"/>
    <w:rsid w:val="00BD139B"/>
    <w:rsid w:val="00BE61A2"/>
    <w:rsid w:val="00BE6358"/>
    <w:rsid w:val="00BF4BEC"/>
    <w:rsid w:val="00BF6474"/>
    <w:rsid w:val="00C01844"/>
    <w:rsid w:val="00C1793B"/>
    <w:rsid w:val="00C2306A"/>
    <w:rsid w:val="00C240AC"/>
    <w:rsid w:val="00C30DBF"/>
    <w:rsid w:val="00C32449"/>
    <w:rsid w:val="00C46853"/>
    <w:rsid w:val="00C510D4"/>
    <w:rsid w:val="00C55142"/>
    <w:rsid w:val="00C60D07"/>
    <w:rsid w:val="00C665A9"/>
    <w:rsid w:val="00C6670F"/>
    <w:rsid w:val="00C90FB3"/>
    <w:rsid w:val="00C91FF3"/>
    <w:rsid w:val="00CA5841"/>
    <w:rsid w:val="00CB2801"/>
    <w:rsid w:val="00CB2D17"/>
    <w:rsid w:val="00CB7AD3"/>
    <w:rsid w:val="00CC02A2"/>
    <w:rsid w:val="00CC4E9C"/>
    <w:rsid w:val="00CD07AF"/>
    <w:rsid w:val="00CD29B8"/>
    <w:rsid w:val="00CD413E"/>
    <w:rsid w:val="00CD6043"/>
    <w:rsid w:val="00CE3448"/>
    <w:rsid w:val="00CE3C60"/>
    <w:rsid w:val="00CF40E1"/>
    <w:rsid w:val="00CF54EA"/>
    <w:rsid w:val="00D07CE4"/>
    <w:rsid w:val="00D12B33"/>
    <w:rsid w:val="00D3160F"/>
    <w:rsid w:val="00D31ADF"/>
    <w:rsid w:val="00D37F37"/>
    <w:rsid w:val="00D40B48"/>
    <w:rsid w:val="00D50717"/>
    <w:rsid w:val="00D6062A"/>
    <w:rsid w:val="00D70337"/>
    <w:rsid w:val="00D714B5"/>
    <w:rsid w:val="00D74465"/>
    <w:rsid w:val="00D8302A"/>
    <w:rsid w:val="00D90C74"/>
    <w:rsid w:val="00DA23F4"/>
    <w:rsid w:val="00DB03D0"/>
    <w:rsid w:val="00DB729B"/>
    <w:rsid w:val="00DC6A3C"/>
    <w:rsid w:val="00DE364C"/>
    <w:rsid w:val="00DF0291"/>
    <w:rsid w:val="00DF2868"/>
    <w:rsid w:val="00DF6FF5"/>
    <w:rsid w:val="00E10FF9"/>
    <w:rsid w:val="00E13F2A"/>
    <w:rsid w:val="00E17E90"/>
    <w:rsid w:val="00E17FE2"/>
    <w:rsid w:val="00E201A0"/>
    <w:rsid w:val="00E3016F"/>
    <w:rsid w:val="00E306F1"/>
    <w:rsid w:val="00E44413"/>
    <w:rsid w:val="00E52B35"/>
    <w:rsid w:val="00E5446D"/>
    <w:rsid w:val="00E54860"/>
    <w:rsid w:val="00E55B35"/>
    <w:rsid w:val="00E65168"/>
    <w:rsid w:val="00E670F1"/>
    <w:rsid w:val="00E765A5"/>
    <w:rsid w:val="00E80AA3"/>
    <w:rsid w:val="00E91067"/>
    <w:rsid w:val="00E97788"/>
    <w:rsid w:val="00EA1D2A"/>
    <w:rsid w:val="00EC0CCF"/>
    <w:rsid w:val="00EC1DD1"/>
    <w:rsid w:val="00EC2486"/>
    <w:rsid w:val="00EC3315"/>
    <w:rsid w:val="00EC4439"/>
    <w:rsid w:val="00EC70FC"/>
    <w:rsid w:val="00ED00C8"/>
    <w:rsid w:val="00ED7E50"/>
    <w:rsid w:val="00EE6C62"/>
    <w:rsid w:val="00EF77E3"/>
    <w:rsid w:val="00F07BF5"/>
    <w:rsid w:val="00F07ECC"/>
    <w:rsid w:val="00F14AE4"/>
    <w:rsid w:val="00F15084"/>
    <w:rsid w:val="00F269D0"/>
    <w:rsid w:val="00F32462"/>
    <w:rsid w:val="00F32E0A"/>
    <w:rsid w:val="00F435F4"/>
    <w:rsid w:val="00F52DFA"/>
    <w:rsid w:val="00F64A00"/>
    <w:rsid w:val="00F64EEB"/>
    <w:rsid w:val="00F704BE"/>
    <w:rsid w:val="00F7471C"/>
    <w:rsid w:val="00F75C37"/>
    <w:rsid w:val="00F846C5"/>
    <w:rsid w:val="00F85392"/>
    <w:rsid w:val="00F853A0"/>
    <w:rsid w:val="00F87675"/>
    <w:rsid w:val="00F9100E"/>
    <w:rsid w:val="00FA5D64"/>
    <w:rsid w:val="00FA659C"/>
    <w:rsid w:val="00FC3E3D"/>
    <w:rsid w:val="00FE6F30"/>
    <w:rsid w:val="00FF07A8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1947C8-8805-423F-A3D3-A218D169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qFormat/>
    <w:pPr>
      <w:keepNext/>
      <w:widowControl/>
      <w:ind w:firstLine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left="1418" w:hanging="1418"/>
      <w:jc w:val="both"/>
      <w:outlineLvl w:val="1"/>
    </w:pPr>
    <w:rPr>
      <w:sz w:val="24"/>
      <w:szCs w:val="24"/>
    </w:rPr>
  </w:style>
  <w:style w:type="paragraph" w:styleId="4">
    <w:name w:val="heading 4"/>
    <w:basedOn w:val="a"/>
    <w:next w:val="a"/>
    <w:qFormat/>
    <w:rsid w:val="00D07C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  <w:ind w:firstLine="720"/>
    </w:pPr>
  </w:style>
  <w:style w:type="character" w:customStyle="1" w:styleId="11">
    <w:name w:val="Основной шрифт абзаца1"/>
  </w:style>
  <w:style w:type="paragraph" w:customStyle="1" w:styleId="Nonformat">
    <w:name w:val="Nonformat"/>
    <w:basedOn w:val="10"/>
    <w:pPr>
      <w:ind w:firstLine="0"/>
    </w:pPr>
    <w:rPr>
      <w:rFonts w:ascii="Consultant" w:hAnsi="Consultant"/>
    </w:rPr>
  </w:style>
  <w:style w:type="paragraph" w:customStyle="1" w:styleId="Cell">
    <w:name w:val="Cell"/>
    <w:basedOn w:val="10"/>
    <w:pPr>
      <w:ind w:firstLine="0"/>
    </w:pPr>
  </w:style>
  <w:style w:type="paragraph" w:customStyle="1" w:styleId="12">
    <w:name w:val="Верхний колонтитул1"/>
    <w:basedOn w:val="10"/>
    <w:pPr>
      <w:widowControl/>
      <w:tabs>
        <w:tab w:val="center" w:pos="4153"/>
        <w:tab w:val="right" w:pos="8306"/>
      </w:tabs>
      <w:ind w:firstLine="0"/>
    </w:pPr>
  </w:style>
  <w:style w:type="paragraph" w:customStyle="1" w:styleId="13">
    <w:name w:val="Нижний колонтитул1"/>
    <w:basedOn w:val="10"/>
    <w:pPr>
      <w:widowControl/>
      <w:tabs>
        <w:tab w:val="center" w:pos="4153"/>
        <w:tab w:val="right" w:pos="8306"/>
      </w:tabs>
      <w:ind w:firstLine="0"/>
    </w:pPr>
  </w:style>
  <w:style w:type="character" w:styleId="a3">
    <w:name w:val="page number"/>
    <w:basedOn w:val="a0"/>
  </w:style>
  <w:style w:type="paragraph" w:customStyle="1" w:styleId="21">
    <w:name w:val="Основной текст 21"/>
    <w:basedOn w:val="10"/>
    <w:pPr>
      <w:widowControl/>
      <w:jc w:val="both"/>
    </w:pPr>
    <w:rPr>
      <w:sz w:val="22"/>
    </w:rPr>
  </w:style>
  <w:style w:type="paragraph" w:customStyle="1" w:styleId="14">
    <w:name w:val="Стиль1"/>
    <w:basedOn w:val="10"/>
    <w:autoRedefine/>
    <w:pPr>
      <w:widowControl/>
      <w:jc w:val="both"/>
    </w:pPr>
    <w:rPr>
      <w:sz w:val="24"/>
    </w:r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a5">
    <w:name w:val="Body Text"/>
    <w:basedOn w:val="a"/>
    <w:pPr>
      <w:jc w:val="both"/>
    </w:pPr>
    <w:rPr>
      <w:sz w:val="24"/>
    </w:rPr>
  </w:style>
  <w:style w:type="paragraph" w:styleId="20">
    <w:name w:val="Body Text Indent 2"/>
    <w:basedOn w:val="a"/>
    <w:pPr>
      <w:ind w:left="360"/>
      <w:jc w:val="both"/>
    </w:pPr>
    <w:rPr>
      <w:b/>
      <w:bCs/>
      <w:sz w:val="24"/>
    </w:rPr>
  </w:style>
  <w:style w:type="paragraph" w:styleId="3">
    <w:name w:val="Body Text Indent 3"/>
    <w:basedOn w:val="a"/>
    <w:pPr>
      <w:ind w:firstLine="360"/>
      <w:jc w:val="both"/>
    </w:pPr>
    <w:rPr>
      <w:sz w:val="24"/>
    </w:rPr>
  </w:style>
  <w:style w:type="paragraph" w:customStyle="1" w:styleId="Normal1">
    <w:name w:val="Normal1"/>
  </w:style>
  <w:style w:type="paragraph" w:customStyle="1" w:styleId="110">
    <w:name w:val="Заголовок 11"/>
    <w:basedOn w:val="a"/>
    <w:next w:val="a"/>
    <w:pPr>
      <w:keepNext/>
      <w:jc w:val="both"/>
      <w:outlineLvl w:val="0"/>
    </w:pPr>
    <w:rPr>
      <w:sz w:val="24"/>
    </w:rPr>
  </w:style>
  <w:style w:type="paragraph" w:customStyle="1" w:styleId="Iauiue">
    <w:name w:val="Iau?iue"/>
    <w:rsid w:val="00530AA2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C55142"/>
    <w:rPr>
      <w:rFonts w:ascii="Verdana" w:hAnsi="Verdana" w:cs="Verdana"/>
      <w:lang w:val="en-US" w:eastAsia="en-US"/>
    </w:rPr>
  </w:style>
  <w:style w:type="table" w:styleId="a6">
    <w:name w:val="Table Grid"/>
    <w:basedOn w:val="a1"/>
    <w:rsid w:val="00381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A1A81"/>
    <w:rPr>
      <w:rFonts w:ascii="Tahoma" w:hAnsi="Tahoma" w:cs="Tahoma"/>
      <w:sz w:val="16"/>
      <w:szCs w:val="16"/>
    </w:rPr>
  </w:style>
  <w:style w:type="paragraph" w:customStyle="1" w:styleId="CharCharCharChar">
    <w:name w:val="Char Char Знак Знак Char Char"/>
    <w:basedOn w:val="a"/>
    <w:rsid w:val="005876A4"/>
    <w:rPr>
      <w:rFonts w:ascii="Verdana" w:hAnsi="Verdana" w:cs="Verdana"/>
      <w:lang w:val="en-US" w:eastAsia="en-US"/>
    </w:rPr>
  </w:style>
  <w:style w:type="paragraph" w:customStyle="1" w:styleId="210">
    <w:name w:val="Основной текст с отступом 21"/>
    <w:basedOn w:val="10"/>
    <w:rsid w:val="0088226E"/>
    <w:pPr>
      <w:widowControl/>
      <w:jc w:val="both"/>
    </w:pPr>
    <w:rPr>
      <w:sz w:val="24"/>
    </w:rPr>
  </w:style>
  <w:style w:type="character" w:customStyle="1" w:styleId="paragraph">
    <w:name w:val="paragraph"/>
    <w:basedOn w:val="a0"/>
    <w:rsid w:val="005B3BA2"/>
  </w:style>
  <w:style w:type="paragraph" w:customStyle="1" w:styleId="15">
    <w:name w:val="Абзац списка1"/>
    <w:basedOn w:val="a"/>
    <w:rsid w:val="006B474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B47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rsid w:val="00826CE7"/>
    <w:pPr>
      <w:spacing w:before="100" w:beforeAutospacing="1" w:after="100" w:afterAutospacing="1"/>
    </w:pPr>
    <w:rPr>
      <w:sz w:val="24"/>
      <w:szCs w:val="24"/>
    </w:rPr>
  </w:style>
  <w:style w:type="paragraph" w:styleId="22">
    <w:name w:val="Body Text 2"/>
    <w:basedOn w:val="a"/>
    <w:link w:val="23"/>
    <w:rsid w:val="00415B6C"/>
    <w:pPr>
      <w:spacing w:after="120" w:line="480" w:lineRule="auto"/>
    </w:pPr>
  </w:style>
  <w:style w:type="character" w:customStyle="1" w:styleId="aa">
    <w:name w:val="Текст Знак"/>
    <w:link w:val="ab"/>
    <w:locked/>
    <w:rsid w:val="00933313"/>
    <w:rPr>
      <w:rFonts w:ascii="Courier New" w:hAnsi="Courier New" w:cs="Courier New"/>
    </w:rPr>
  </w:style>
  <w:style w:type="paragraph" w:styleId="ab">
    <w:name w:val="Plain Text"/>
    <w:basedOn w:val="a"/>
    <w:link w:val="aa"/>
    <w:rsid w:val="00933313"/>
    <w:rPr>
      <w:rFonts w:ascii="Courier New" w:hAnsi="Courier New"/>
      <w:lang w:val="x-none" w:eastAsia="x-none"/>
    </w:rPr>
  </w:style>
  <w:style w:type="character" w:customStyle="1" w:styleId="16">
    <w:name w:val="Текст Знак1"/>
    <w:rsid w:val="00933313"/>
    <w:rPr>
      <w:rFonts w:ascii="Courier New" w:hAnsi="Courier New" w:cs="Courier New"/>
    </w:rPr>
  </w:style>
  <w:style w:type="paragraph" w:customStyle="1" w:styleId="17">
    <w:name w:val="Обычный1"/>
    <w:rsid w:val="00933313"/>
    <w:pPr>
      <w:widowControl w:val="0"/>
      <w:ind w:firstLine="720"/>
    </w:pPr>
  </w:style>
  <w:style w:type="character" w:customStyle="1" w:styleId="23">
    <w:name w:val="Основной текст 2 Знак"/>
    <w:basedOn w:val="a0"/>
    <w:link w:val="22"/>
    <w:rsid w:val="00E3016F"/>
  </w:style>
  <w:style w:type="paragraph" w:customStyle="1" w:styleId="ConsPlusNormal">
    <w:name w:val="ConsPlusNormal"/>
    <w:rsid w:val="00E301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Основной текст_"/>
    <w:link w:val="24"/>
    <w:rsid w:val="008B2A7F"/>
    <w:rPr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c"/>
    <w:rsid w:val="008B2A7F"/>
    <w:pPr>
      <w:widowControl w:val="0"/>
      <w:shd w:val="clear" w:color="auto" w:fill="FFFFFF"/>
      <w:spacing w:before="600" w:after="360" w:line="0" w:lineRule="atLeast"/>
      <w:ind w:hanging="360"/>
      <w:jc w:val="both"/>
    </w:pPr>
    <w:rPr>
      <w:sz w:val="23"/>
      <w:szCs w:val="23"/>
    </w:rPr>
  </w:style>
  <w:style w:type="paragraph" w:styleId="ad">
    <w:name w:val="header"/>
    <w:basedOn w:val="a"/>
    <w:link w:val="ae"/>
    <w:rsid w:val="007127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12757"/>
  </w:style>
  <w:style w:type="paragraph" w:styleId="af">
    <w:name w:val="footer"/>
    <w:basedOn w:val="a"/>
    <w:link w:val="af0"/>
    <w:rsid w:val="007127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12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BCBB8488</Template>
  <TotalTime>4</TotalTime>
  <Pages>2</Pages>
  <Words>783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Nо</vt:lpstr>
    </vt:vector>
  </TitlesOfParts>
  <Company>АУКЦИОНТОРГ</Company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Nо</dc:title>
  <dc:subject/>
  <dc:creator>ConsultantPlus</dc:creator>
  <cp:keywords/>
  <cp:lastModifiedBy>Ростислав В. Ж.</cp:lastModifiedBy>
  <cp:revision>4</cp:revision>
  <cp:lastPrinted>2011-11-16T12:53:00Z</cp:lastPrinted>
  <dcterms:created xsi:type="dcterms:W3CDTF">2019-06-07T13:21:00Z</dcterms:created>
  <dcterms:modified xsi:type="dcterms:W3CDTF">2019-11-15T12:33:00Z</dcterms:modified>
</cp:coreProperties>
</file>